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28B55" w14:textId="0F53D543" w:rsidR="005824F0" w:rsidRDefault="00000000">
      <w:pPr>
        <w:pStyle w:val="Default"/>
        <w:tabs>
          <w:tab w:val="left" w:pos="9180"/>
        </w:tabs>
        <w:rPr>
          <w:rFonts w:ascii="Times New Roman" w:eastAsia="Times New Roman" w:hAnsi="Times New Roman" w:cs="Times New Roman"/>
        </w:rPr>
      </w:pPr>
      <w:sdt>
        <w:sdtPr>
          <w:rPr>
            <w:color w:val="auto"/>
            <w:sz w:val="44"/>
            <w:szCs w:val="44"/>
          </w:rPr>
          <w:alias w:val="Tittel"/>
          <w:tag w:val="Tittel"/>
          <w:id w:val="87901333"/>
          <w:text/>
        </w:sdtPr>
        <w:sdtContent>
          <w:r w:rsidR="006B3ECB">
            <w:rPr>
              <w:color w:val="auto"/>
              <w:sz w:val="44"/>
              <w:szCs w:val="44"/>
            </w:rPr>
            <w:t xml:space="preserve">1.7 </w:t>
          </w:r>
          <w:r w:rsidR="00900534">
            <w:rPr>
              <w:color w:val="auto"/>
              <w:sz w:val="44"/>
              <w:szCs w:val="44"/>
            </w:rPr>
            <w:t xml:space="preserve">Tilbudsskjema </w:t>
          </w:r>
        </w:sdtContent>
      </w:sdt>
    </w:p>
    <w:p w14:paraId="6708059B" w14:textId="71095B5E" w:rsidR="005824F0" w:rsidRDefault="005824F0">
      <w:pPr>
        <w:pStyle w:val="Default"/>
        <w:rPr>
          <w:rFonts w:ascii="Times New Roman" w:eastAsia="Times New Roman" w:hAnsi="Times New Roman" w:cs="Times New Roman"/>
        </w:rPr>
      </w:pPr>
    </w:p>
    <w:sdt>
      <w:sdtPr>
        <w:rPr>
          <w:rFonts w:ascii="Arial" w:eastAsia="Arial" w:hAnsi="Arial" w:cs="Arial"/>
          <w:color w:val="0070C0"/>
          <w:sz w:val="32"/>
          <w:szCs w:val="32"/>
        </w:rPr>
        <w:alias w:val="20xx-20xx"/>
        <w:tag w:val="20xx-20xx"/>
        <w:id w:val="87901335"/>
        <w:text/>
      </w:sdtPr>
      <w:sdtContent>
        <w:p w14:paraId="39CC0152" w14:textId="5A72A47B" w:rsidR="005824F0" w:rsidRPr="00F8327B" w:rsidRDefault="00A129E0">
          <w:pPr>
            <w:pStyle w:val="Undertittel"/>
            <w:suppressAutoHyphens w:val="0"/>
            <w:autoSpaceDN/>
            <w:spacing w:after="0" w:line="276" w:lineRule="auto"/>
            <w:textAlignment w:val="auto"/>
            <w:rPr>
              <w:rFonts w:ascii="Arial" w:eastAsia="Arial" w:hAnsi="Arial" w:cs="Arial"/>
              <w:color w:val="0070C0"/>
              <w:sz w:val="32"/>
              <w:szCs w:val="32"/>
            </w:rPr>
          </w:pPr>
          <w:r>
            <w:rPr>
              <w:rFonts w:ascii="Arial" w:eastAsia="Arial" w:hAnsi="Arial" w:cs="Arial"/>
              <w:color w:val="0070C0"/>
              <w:sz w:val="32"/>
              <w:szCs w:val="32"/>
            </w:rPr>
            <w:t>2</w:t>
          </w:r>
          <w:r w:rsidR="000B5E2D">
            <w:rPr>
              <w:rFonts w:ascii="Arial" w:eastAsia="Arial" w:hAnsi="Arial" w:cs="Arial"/>
              <w:color w:val="0070C0"/>
              <w:sz w:val="32"/>
              <w:szCs w:val="32"/>
            </w:rPr>
            <w:t>5230</w:t>
          </w:r>
          <w:r w:rsidR="0057198B">
            <w:rPr>
              <w:rFonts w:ascii="Arial" w:eastAsia="Arial" w:hAnsi="Arial" w:cs="Arial"/>
              <w:color w:val="0070C0"/>
              <w:sz w:val="32"/>
              <w:szCs w:val="32"/>
            </w:rPr>
            <w:t>3 Judaberg</w:t>
          </w:r>
          <w:r w:rsidR="000B5E2D">
            <w:rPr>
              <w:rFonts w:ascii="Arial" w:eastAsia="Arial" w:hAnsi="Arial" w:cs="Arial"/>
              <w:color w:val="0070C0"/>
              <w:sz w:val="32"/>
              <w:szCs w:val="32"/>
            </w:rPr>
            <w:t xml:space="preserve"> kai</w:t>
          </w:r>
        </w:p>
      </w:sdtContent>
    </w:sdt>
    <w:p w14:paraId="625B83D9" w14:textId="77777777" w:rsidR="005824F0" w:rsidRDefault="005824F0">
      <w:pPr>
        <w:rPr>
          <w:rFonts w:eastAsia="Arial"/>
        </w:rPr>
      </w:pPr>
    </w:p>
    <w:p w14:paraId="40963195" w14:textId="57E78CCD" w:rsidR="005824F0" w:rsidRPr="00900534" w:rsidRDefault="00900534">
      <w:pPr>
        <w:pStyle w:val="Overskrift1"/>
        <w:rPr>
          <w:color w:val="0070C0"/>
          <w:sz w:val="32"/>
          <w:szCs w:val="32"/>
        </w:rPr>
      </w:pPr>
      <w:bookmarkStart w:id="0" w:name="_Toc455068151"/>
      <w:bookmarkStart w:id="1" w:name="_Toc51341508"/>
      <w:r w:rsidRPr="7610ABD0">
        <w:rPr>
          <w:sz w:val="32"/>
          <w:szCs w:val="32"/>
        </w:rPr>
        <w:t xml:space="preserve">Fag: </w:t>
      </w:r>
      <w:r w:rsidR="00A129E0" w:rsidRPr="7610ABD0">
        <w:rPr>
          <w:color w:val="0070C0"/>
          <w:sz w:val="32"/>
          <w:szCs w:val="32"/>
        </w:rPr>
        <w:t>Vei</w:t>
      </w:r>
      <w:r w:rsidR="2BBA4A10" w:rsidRPr="7610ABD0">
        <w:rPr>
          <w:color w:val="0070C0"/>
          <w:sz w:val="32"/>
          <w:szCs w:val="32"/>
        </w:rPr>
        <w:t>-</w:t>
      </w:r>
      <w:r w:rsidR="00A129E0" w:rsidRPr="7610ABD0">
        <w:rPr>
          <w:color w:val="0070C0"/>
          <w:sz w:val="32"/>
          <w:szCs w:val="32"/>
        </w:rPr>
        <w:t xml:space="preserve"> og betongkonstruksjoner</w:t>
      </w:r>
      <w:r w:rsidR="009B3D23" w:rsidRPr="7610ABD0">
        <w:rPr>
          <w:color w:val="0070C0"/>
          <w:sz w:val="32"/>
          <w:szCs w:val="32"/>
        </w:rPr>
        <w:t xml:space="preserve"> som </w:t>
      </w:r>
      <w:r w:rsidR="535B507B" w:rsidRPr="7610ABD0">
        <w:rPr>
          <w:color w:val="0070C0"/>
          <w:sz w:val="32"/>
          <w:szCs w:val="32"/>
        </w:rPr>
        <w:t>kai og støttemurer</w:t>
      </w:r>
    </w:p>
    <w:p w14:paraId="5CF8FF76" w14:textId="456E8F6F" w:rsidR="005824F0" w:rsidRPr="00900534" w:rsidRDefault="00900534">
      <w:pPr>
        <w:pStyle w:val="Overskrift1"/>
        <w:rPr>
          <w:sz w:val="32"/>
          <w:szCs w:val="32"/>
        </w:rPr>
      </w:pPr>
      <w:r w:rsidRPr="00900534">
        <w:rPr>
          <w:sz w:val="32"/>
          <w:szCs w:val="32"/>
        </w:rPr>
        <w:t xml:space="preserve">Tilbyder: </w:t>
      </w:r>
    </w:p>
    <w:tbl>
      <w:tblPr>
        <w:tblW w:w="0" w:type="auto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0"/>
        <w:gridCol w:w="6037"/>
      </w:tblGrid>
      <w:tr w:rsidR="005824F0" w14:paraId="16238309" w14:textId="77777777" w:rsidTr="00EA2DB3">
        <w:trPr>
          <w:trHeight w:val="72"/>
        </w:trPr>
        <w:tc>
          <w:tcPr>
            <w:tcW w:w="8717" w:type="dxa"/>
            <w:gridSpan w:val="2"/>
            <w:shd w:val="clear" w:color="auto" w:fill="D9D9D9"/>
            <w:vAlign w:val="center"/>
          </w:tcPr>
          <w:p w14:paraId="576D4601" w14:textId="77777777" w:rsidR="005824F0" w:rsidRDefault="00900534">
            <w:pPr>
              <w:spacing w:after="40" w:line="25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Kontaktinformasjon:</w:t>
            </w:r>
          </w:p>
        </w:tc>
      </w:tr>
      <w:tr w:rsidR="005824F0" w14:paraId="4CB21B0F" w14:textId="77777777" w:rsidTr="00EA2DB3">
        <w:trPr>
          <w:trHeight w:hRule="exact" w:val="454"/>
        </w:trPr>
        <w:tc>
          <w:tcPr>
            <w:tcW w:w="2680" w:type="dxa"/>
            <w:vAlign w:val="center"/>
          </w:tcPr>
          <w:p w14:paraId="6B66AE9C" w14:textId="77777777" w:rsidR="005824F0" w:rsidRDefault="00900534">
            <w:pPr>
              <w:spacing w:after="40" w:line="252" w:lineRule="auto"/>
              <w:rPr>
                <w:szCs w:val="24"/>
              </w:rPr>
            </w:pPr>
            <w:r>
              <w:rPr>
                <w:szCs w:val="24"/>
              </w:rPr>
              <w:t>Navn</w:t>
            </w:r>
          </w:p>
        </w:tc>
        <w:tc>
          <w:tcPr>
            <w:tcW w:w="6037" w:type="dxa"/>
            <w:vAlign w:val="center"/>
          </w:tcPr>
          <w:p w14:paraId="5D45754E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</w:tr>
      <w:tr w:rsidR="005824F0" w14:paraId="7BAC0676" w14:textId="77777777" w:rsidTr="00EA2DB3">
        <w:trPr>
          <w:trHeight w:hRule="exact" w:val="454"/>
        </w:trPr>
        <w:tc>
          <w:tcPr>
            <w:tcW w:w="2680" w:type="dxa"/>
            <w:vAlign w:val="center"/>
          </w:tcPr>
          <w:p w14:paraId="67C4F39A" w14:textId="77777777" w:rsidR="005824F0" w:rsidRDefault="00900534">
            <w:pPr>
              <w:spacing w:after="40" w:line="252" w:lineRule="auto"/>
              <w:rPr>
                <w:szCs w:val="24"/>
              </w:rPr>
            </w:pPr>
            <w:r>
              <w:rPr>
                <w:szCs w:val="24"/>
              </w:rPr>
              <w:t>Adresse</w:t>
            </w:r>
          </w:p>
        </w:tc>
        <w:tc>
          <w:tcPr>
            <w:tcW w:w="6037" w:type="dxa"/>
            <w:vAlign w:val="center"/>
          </w:tcPr>
          <w:p w14:paraId="09C23D08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</w:tr>
      <w:tr w:rsidR="005824F0" w14:paraId="69DDB041" w14:textId="77777777" w:rsidTr="00EA2DB3">
        <w:trPr>
          <w:trHeight w:hRule="exact" w:val="454"/>
        </w:trPr>
        <w:tc>
          <w:tcPr>
            <w:tcW w:w="2680" w:type="dxa"/>
            <w:vAlign w:val="center"/>
          </w:tcPr>
          <w:p w14:paraId="1180E3AB" w14:textId="77777777" w:rsidR="005824F0" w:rsidRDefault="00900534">
            <w:pPr>
              <w:spacing w:after="40" w:line="252" w:lineRule="auto"/>
              <w:rPr>
                <w:szCs w:val="24"/>
              </w:rPr>
            </w:pPr>
            <w:r>
              <w:rPr>
                <w:szCs w:val="24"/>
              </w:rPr>
              <w:t>Poststed</w:t>
            </w:r>
          </w:p>
        </w:tc>
        <w:tc>
          <w:tcPr>
            <w:tcW w:w="6037" w:type="dxa"/>
            <w:vAlign w:val="center"/>
          </w:tcPr>
          <w:p w14:paraId="18AAC1E8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</w:tr>
      <w:tr w:rsidR="005824F0" w14:paraId="7205ADCD" w14:textId="77777777" w:rsidTr="00EA2DB3">
        <w:trPr>
          <w:trHeight w:hRule="exact" w:val="454"/>
        </w:trPr>
        <w:tc>
          <w:tcPr>
            <w:tcW w:w="2680" w:type="dxa"/>
            <w:vAlign w:val="center"/>
          </w:tcPr>
          <w:p w14:paraId="78BF98AF" w14:textId="77777777" w:rsidR="005824F0" w:rsidRDefault="00900534">
            <w:pPr>
              <w:spacing w:after="40" w:line="252" w:lineRule="auto"/>
              <w:rPr>
                <w:szCs w:val="24"/>
              </w:rPr>
            </w:pPr>
            <w:r>
              <w:rPr>
                <w:szCs w:val="24"/>
              </w:rPr>
              <w:t>Telefon</w:t>
            </w:r>
          </w:p>
        </w:tc>
        <w:tc>
          <w:tcPr>
            <w:tcW w:w="6037" w:type="dxa"/>
            <w:vAlign w:val="center"/>
          </w:tcPr>
          <w:p w14:paraId="69516111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</w:tr>
      <w:tr w:rsidR="005824F0" w14:paraId="5EE3679E" w14:textId="77777777" w:rsidTr="00EA2DB3">
        <w:trPr>
          <w:trHeight w:hRule="exact" w:val="454"/>
        </w:trPr>
        <w:tc>
          <w:tcPr>
            <w:tcW w:w="2680" w:type="dxa"/>
            <w:vAlign w:val="center"/>
          </w:tcPr>
          <w:p w14:paraId="5EE98F80" w14:textId="77777777" w:rsidR="005824F0" w:rsidRDefault="00900534">
            <w:pPr>
              <w:spacing w:after="40" w:line="252" w:lineRule="auto"/>
              <w:rPr>
                <w:szCs w:val="24"/>
              </w:rPr>
            </w:pPr>
            <w:r>
              <w:rPr>
                <w:szCs w:val="24"/>
              </w:rPr>
              <w:t>E-post</w:t>
            </w:r>
          </w:p>
        </w:tc>
        <w:tc>
          <w:tcPr>
            <w:tcW w:w="6037" w:type="dxa"/>
            <w:vAlign w:val="center"/>
          </w:tcPr>
          <w:p w14:paraId="41330F6C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</w:tr>
      <w:tr w:rsidR="005824F0" w14:paraId="0CD4F89F" w14:textId="77777777" w:rsidTr="00EA2DB3">
        <w:trPr>
          <w:trHeight w:hRule="exact" w:val="454"/>
        </w:trPr>
        <w:tc>
          <w:tcPr>
            <w:tcW w:w="2680" w:type="dxa"/>
            <w:vAlign w:val="center"/>
          </w:tcPr>
          <w:p w14:paraId="550AF9E1" w14:textId="77777777" w:rsidR="005824F0" w:rsidRDefault="00900534">
            <w:pPr>
              <w:spacing w:after="40" w:line="252" w:lineRule="auto"/>
              <w:rPr>
                <w:szCs w:val="24"/>
              </w:rPr>
            </w:pPr>
            <w:r>
              <w:rPr>
                <w:szCs w:val="24"/>
              </w:rPr>
              <w:t>Foretaksnummer</w:t>
            </w:r>
          </w:p>
        </w:tc>
        <w:tc>
          <w:tcPr>
            <w:tcW w:w="6037" w:type="dxa"/>
            <w:vAlign w:val="center"/>
          </w:tcPr>
          <w:p w14:paraId="212112A5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</w:tr>
      <w:tr w:rsidR="008D13D8" w14:paraId="7079F249" w14:textId="77777777" w:rsidTr="00EA2DB3">
        <w:trPr>
          <w:trHeight w:hRule="exact" w:val="454"/>
        </w:trPr>
        <w:tc>
          <w:tcPr>
            <w:tcW w:w="2680" w:type="dxa"/>
            <w:vAlign w:val="center"/>
          </w:tcPr>
          <w:p w14:paraId="69C3B370" w14:textId="77777777" w:rsidR="008D13D8" w:rsidRDefault="008D13D8">
            <w:pPr>
              <w:spacing w:after="40" w:line="252" w:lineRule="auto"/>
              <w:rPr>
                <w:szCs w:val="24"/>
              </w:rPr>
            </w:pPr>
          </w:p>
        </w:tc>
        <w:tc>
          <w:tcPr>
            <w:tcW w:w="6037" w:type="dxa"/>
            <w:vAlign w:val="center"/>
          </w:tcPr>
          <w:p w14:paraId="13C7BBBD" w14:textId="77777777" w:rsidR="008D13D8" w:rsidRDefault="008D13D8">
            <w:pPr>
              <w:spacing w:after="40" w:line="252" w:lineRule="auto"/>
              <w:rPr>
                <w:szCs w:val="24"/>
              </w:rPr>
            </w:pPr>
          </w:p>
        </w:tc>
      </w:tr>
    </w:tbl>
    <w:p w14:paraId="4FE5ABF7" w14:textId="77777777" w:rsidR="008D13D8" w:rsidRDefault="008D13D8" w:rsidP="008D13D8"/>
    <w:p w14:paraId="29FF7575" w14:textId="77777777" w:rsidR="008D13D8" w:rsidRDefault="008D13D8" w:rsidP="008D13D8"/>
    <w:p w14:paraId="653A2482" w14:textId="07868D41" w:rsidR="008D13D8" w:rsidRPr="008D13D8" w:rsidRDefault="00900534" w:rsidP="008D13D8">
      <w:pPr>
        <w:pStyle w:val="Overskrift1"/>
        <w:rPr>
          <w:sz w:val="32"/>
          <w:szCs w:val="32"/>
        </w:rPr>
      </w:pPr>
      <w:r w:rsidRPr="00900534">
        <w:rPr>
          <w:sz w:val="32"/>
          <w:szCs w:val="32"/>
        </w:rPr>
        <w:t>Prissammenstilling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949"/>
        <w:gridCol w:w="2693"/>
      </w:tblGrid>
      <w:tr w:rsidR="00756454" w14:paraId="0EC50369" w14:textId="77777777" w:rsidTr="7B121FF4">
        <w:tc>
          <w:tcPr>
            <w:tcW w:w="5949" w:type="dxa"/>
            <w:tcBorders>
              <w:bottom w:val="single" w:sz="4" w:space="0" w:color="auto"/>
            </w:tcBorders>
          </w:tcPr>
          <w:p w14:paraId="6F92483E" w14:textId="4CCC2B3C" w:rsidR="00756454" w:rsidRPr="00756454" w:rsidRDefault="00756454">
            <w:pPr>
              <w:rPr>
                <w:rFonts w:ascii="Arial" w:hAnsi="Arial" w:cs="Arial"/>
              </w:rPr>
            </w:pPr>
            <w:r w:rsidRPr="7B121FF4">
              <w:rPr>
                <w:rFonts w:ascii="Arial" w:hAnsi="Arial" w:cs="Arial"/>
              </w:rPr>
              <w:t xml:space="preserve">Sum </w:t>
            </w:r>
            <w:r w:rsidR="1A26E0EA" w:rsidRPr="7B121FF4">
              <w:rPr>
                <w:rFonts w:ascii="Arial" w:hAnsi="Arial" w:cs="Arial"/>
              </w:rPr>
              <w:t>Oppdrags tilbud</w:t>
            </w:r>
            <w:r w:rsidR="00646649" w:rsidRPr="7B121FF4">
              <w:rPr>
                <w:rFonts w:ascii="Arial" w:hAnsi="Arial" w:cs="Arial"/>
              </w:rPr>
              <w:t xml:space="preserve"> (eks</w:t>
            </w:r>
            <w:r w:rsidR="000E575F" w:rsidRPr="7B121FF4">
              <w:rPr>
                <w:rFonts w:ascii="Arial" w:hAnsi="Arial" w:cs="Arial"/>
              </w:rPr>
              <w:t>kl</w:t>
            </w:r>
            <w:r w:rsidR="00646649" w:rsidRPr="7B121FF4">
              <w:rPr>
                <w:rFonts w:ascii="Arial" w:hAnsi="Arial" w:cs="Arial"/>
              </w:rPr>
              <w:t>. mva.)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9EA5B7F" w14:textId="77777777" w:rsidR="00756454" w:rsidRPr="00756454" w:rsidRDefault="00756454">
            <w:pPr>
              <w:rPr>
                <w:rFonts w:ascii="Arial" w:hAnsi="Arial" w:cs="Arial"/>
              </w:rPr>
            </w:pPr>
          </w:p>
        </w:tc>
      </w:tr>
      <w:tr w:rsidR="00756454" w14:paraId="7DAC525C" w14:textId="77777777" w:rsidTr="7B121FF4">
        <w:tc>
          <w:tcPr>
            <w:tcW w:w="5949" w:type="dxa"/>
            <w:tcBorders>
              <w:bottom w:val="single" w:sz="4" w:space="0" w:color="auto"/>
            </w:tcBorders>
          </w:tcPr>
          <w:p w14:paraId="372098AE" w14:textId="259C1239" w:rsidR="00756454" w:rsidRPr="00756454" w:rsidRDefault="007564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 tilleggs- og </w:t>
            </w:r>
            <w:r w:rsidR="00A11BAD">
              <w:rPr>
                <w:rFonts w:ascii="Arial" w:hAnsi="Arial" w:cs="Arial"/>
              </w:rPr>
              <w:t>regningsarbeider</w:t>
            </w:r>
            <w:r w:rsidR="000E575F">
              <w:rPr>
                <w:rFonts w:ascii="Arial" w:hAnsi="Arial" w:cs="Arial"/>
              </w:rPr>
              <w:t xml:space="preserve"> (ekskl. mva</w:t>
            </w:r>
            <w:r w:rsidR="000E575F" w:rsidRPr="004F181A">
              <w:rPr>
                <w:rFonts w:ascii="Arial" w:hAnsi="Arial" w:cs="Arial"/>
              </w:rPr>
              <w:t>.)</w:t>
            </w:r>
            <w:r w:rsidR="00F02F2C" w:rsidRPr="004F181A">
              <w:rPr>
                <w:rFonts w:ascii="Arial" w:hAnsi="Arial" w:cs="Arial"/>
              </w:rPr>
              <w:t xml:space="preserve"> </w:t>
            </w:r>
            <w:r w:rsidR="00F02F2C" w:rsidRPr="004F18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(fra </w:t>
            </w:r>
            <w:r w:rsidR="0046397D" w:rsidRPr="004F181A">
              <w:rPr>
                <w:rFonts w:ascii="Arial" w:hAnsi="Arial" w:cs="Arial"/>
                <w:i/>
                <w:iCs/>
                <w:sz w:val="18"/>
                <w:szCs w:val="18"/>
              </w:rPr>
              <w:t>T</w:t>
            </w:r>
            <w:r w:rsidR="00F02F2C" w:rsidRPr="004F181A">
              <w:rPr>
                <w:rFonts w:ascii="Arial" w:hAnsi="Arial" w:cs="Arial"/>
                <w:i/>
                <w:iCs/>
                <w:sz w:val="18"/>
                <w:szCs w:val="18"/>
              </w:rPr>
              <w:t>abell 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88E1443" w14:textId="77777777" w:rsidR="00756454" w:rsidRPr="00756454" w:rsidRDefault="00756454">
            <w:pPr>
              <w:rPr>
                <w:rFonts w:ascii="Arial" w:hAnsi="Arial" w:cs="Arial"/>
              </w:rPr>
            </w:pPr>
          </w:p>
        </w:tc>
      </w:tr>
      <w:tr w:rsidR="00756454" w14:paraId="2D3C0A4F" w14:textId="77777777" w:rsidTr="7B121FF4">
        <w:tc>
          <w:tcPr>
            <w:tcW w:w="5949" w:type="dxa"/>
            <w:tcBorders>
              <w:top w:val="double" w:sz="4" w:space="0" w:color="auto"/>
              <w:bottom w:val="single" w:sz="4" w:space="0" w:color="auto"/>
            </w:tcBorders>
          </w:tcPr>
          <w:p w14:paraId="56E095B9" w14:textId="26FE85B7" w:rsidR="00756454" w:rsidRPr="00756454" w:rsidRDefault="46126939">
            <w:pPr>
              <w:rPr>
                <w:rFonts w:ascii="Arial" w:hAnsi="Arial" w:cs="Arial"/>
              </w:rPr>
            </w:pPr>
            <w:r w:rsidRPr="7B121FF4">
              <w:rPr>
                <w:rFonts w:ascii="Arial" w:hAnsi="Arial" w:cs="Arial"/>
              </w:rPr>
              <w:t>Total s</w:t>
            </w:r>
            <w:r w:rsidR="00756454" w:rsidRPr="7B121FF4">
              <w:rPr>
                <w:rFonts w:ascii="Arial" w:hAnsi="Arial" w:cs="Arial"/>
              </w:rPr>
              <w:t>um tilbud</w:t>
            </w:r>
            <w:r w:rsidR="00646649" w:rsidRPr="7B121FF4">
              <w:rPr>
                <w:rFonts w:ascii="Arial" w:hAnsi="Arial" w:cs="Arial"/>
              </w:rPr>
              <w:t xml:space="preserve"> (eks</w:t>
            </w:r>
            <w:r w:rsidR="000E575F" w:rsidRPr="7B121FF4">
              <w:rPr>
                <w:rFonts w:ascii="Arial" w:hAnsi="Arial" w:cs="Arial"/>
              </w:rPr>
              <w:t>kl</w:t>
            </w:r>
            <w:r w:rsidR="00646649" w:rsidRPr="7B121FF4">
              <w:rPr>
                <w:rFonts w:ascii="Arial" w:hAnsi="Arial" w:cs="Arial"/>
              </w:rPr>
              <w:t>. mva.)</w:t>
            </w:r>
          </w:p>
        </w:tc>
        <w:tc>
          <w:tcPr>
            <w:tcW w:w="2693" w:type="dxa"/>
            <w:tcBorders>
              <w:top w:val="double" w:sz="4" w:space="0" w:color="auto"/>
              <w:bottom w:val="single" w:sz="4" w:space="0" w:color="auto"/>
            </w:tcBorders>
          </w:tcPr>
          <w:p w14:paraId="00DCAF41" w14:textId="77777777" w:rsidR="00756454" w:rsidRPr="00756454" w:rsidRDefault="00756454">
            <w:pPr>
              <w:rPr>
                <w:rFonts w:ascii="Arial" w:hAnsi="Arial" w:cs="Arial"/>
              </w:rPr>
            </w:pPr>
          </w:p>
        </w:tc>
      </w:tr>
    </w:tbl>
    <w:p w14:paraId="79F3AA98" w14:textId="59DB90F2" w:rsidR="00756454" w:rsidRPr="00756454" w:rsidRDefault="00756454">
      <w:pPr>
        <w:rPr>
          <w:i/>
          <w:iCs/>
          <w:sz w:val="18"/>
          <w:szCs w:val="18"/>
        </w:rPr>
      </w:pPr>
      <w:r w:rsidRPr="00756454">
        <w:rPr>
          <w:i/>
          <w:iCs/>
          <w:sz w:val="18"/>
          <w:szCs w:val="18"/>
        </w:rPr>
        <w:t>Tabell 1</w:t>
      </w:r>
    </w:p>
    <w:p w14:paraId="3C0FB7D8" w14:textId="150059DB" w:rsidR="00756454" w:rsidRPr="00756454" w:rsidRDefault="003363A5">
      <w:pPr>
        <w:rPr>
          <w:sz w:val="24"/>
          <w:szCs w:val="24"/>
          <w:u w:val="single"/>
        </w:rPr>
      </w:pPr>
      <w:r>
        <w:br w:type="column"/>
      </w:r>
      <w:r w:rsidR="00756454" w:rsidRPr="00756454">
        <w:rPr>
          <w:sz w:val="24"/>
          <w:szCs w:val="24"/>
          <w:u w:val="single"/>
        </w:rPr>
        <w:lastRenderedPageBreak/>
        <w:t xml:space="preserve">Tilleggs og </w:t>
      </w:r>
      <w:r w:rsidR="00646649" w:rsidRPr="00756454">
        <w:rPr>
          <w:sz w:val="24"/>
          <w:szCs w:val="24"/>
          <w:u w:val="single"/>
        </w:rPr>
        <w:t>regningsarbeid</w:t>
      </w:r>
    </w:p>
    <w:p w14:paraId="578E6040" w14:textId="56A29E82" w:rsidR="00544E00" w:rsidRDefault="00544E00" w:rsidP="00F02F2C">
      <w:r>
        <w:t xml:space="preserve">Ved tilleggs- og </w:t>
      </w:r>
      <w:r w:rsidR="00646649">
        <w:t>regningsarbeid</w:t>
      </w:r>
      <w:r>
        <w:t xml:space="preserve">, skal kontraktens enhetspriser brukes der de er </w:t>
      </w:r>
      <w:r w:rsidR="00646649">
        <w:t>anvendelige</w:t>
      </w:r>
      <w:r>
        <w:t>. Der hvor kontraktens enhetspriser ikke er dekkende, benyttes enhetsprisene i tabell 2.</w:t>
      </w:r>
    </w:p>
    <w:p w14:paraId="341541ED" w14:textId="7BC6D50C" w:rsidR="00F02F2C" w:rsidRPr="00EF5D34" w:rsidRDefault="00F02F2C" w:rsidP="00F02F2C">
      <w:r>
        <w:t xml:space="preserve">Enhetsprisene skal dekke alle direkte og indirekte kostnader, </w:t>
      </w:r>
      <w:r w:rsidRPr="00EF5D34">
        <w:t xml:space="preserve">inkludert </w:t>
      </w:r>
      <w:r>
        <w:t>riggkostnader</w:t>
      </w:r>
      <w:r w:rsidRPr="00EF5D34">
        <w:t>.</w:t>
      </w:r>
    </w:p>
    <w:p w14:paraId="6B6AF9B9" w14:textId="38C2926B" w:rsidR="003363A5" w:rsidRPr="00756454" w:rsidRDefault="00756454">
      <w:r>
        <w:t>Angitte mengder er ikke et reelt omfangsestimat, men en valgt verdi for å kunne evaluere entreprenørenes tilbud på likt grunnlag.</w:t>
      </w:r>
      <w:r w:rsidR="00544E00">
        <w:t xml:space="preserve"> Summen fra tabell 2 føres til sum i tabell 1.</w:t>
      </w:r>
    </w:p>
    <w:p w14:paraId="0F929D2B" w14:textId="68768EB0" w:rsidR="7B121FF4" w:rsidRDefault="7B121FF4"/>
    <w:tbl>
      <w:tblPr>
        <w:tblW w:w="9308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14"/>
        <w:gridCol w:w="865"/>
        <w:gridCol w:w="1154"/>
        <w:gridCol w:w="1154"/>
        <w:gridCol w:w="1621"/>
      </w:tblGrid>
      <w:tr w:rsidR="00756454" w:rsidRPr="00646649" w14:paraId="0237C2BB" w14:textId="77777777" w:rsidTr="7B121FF4">
        <w:trPr>
          <w:trHeight w:val="257"/>
        </w:trPr>
        <w:tc>
          <w:tcPr>
            <w:tcW w:w="4514" w:type="dxa"/>
            <w:shd w:val="clear" w:color="auto" w:fill="D9D9D9" w:themeFill="background1" w:themeFillShade="D9"/>
          </w:tcPr>
          <w:p w14:paraId="2F3EB97E" w14:textId="77777777" w:rsidR="00756454" w:rsidRPr="00646649" w:rsidRDefault="00756454" w:rsidP="003D17E9">
            <w:pPr>
              <w:autoSpaceDE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46649">
              <w:rPr>
                <w:rFonts w:asciiTheme="minorHAnsi" w:hAnsiTheme="minorHAnsi" w:cstheme="minorHAnsi"/>
                <w:b/>
                <w:bCs/>
                <w:color w:val="000000"/>
              </w:rPr>
              <w:t>Ytelse</w:t>
            </w:r>
          </w:p>
        </w:tc>
        <w:tc>
          <w:tcPr>
            <w:tcW w:w="865" w:type="dxa"/>
            <w:shd w:val="clear" w:color="auto" w:fill="D9D9D9" w:themeFill="background1" w:themeFillShade="D9"/>
          </w:tcPr>
          <w:p w14:paraId="145EE680" w14:textId="77777777" w:rsidR="00756454" w:rsidRPr="00646649" w:rsidRDefault="00756454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46649">
              <w:rPr>
                <w:rFonts w:asciiTheme="minorHAnsi" w:hAnsiTheme="minorHAnsi" w:cstheme="minorHAnsi"/>
                <w:b/>
                <w:bCs/>
                <w:color w:val="000000"/>
              </w:rPr>
              <w:t>enhet</w:t>
            </w:r>
          </w:p>
        </w:tc>
        <w:tc>
          <w:tcPr>
            <w:tcW w:w="1154" w:type="dxa"/>
            <w:shd w:val="clear" w:color="auto" w:fill="D9D9D9" w:themeFill="background1" w:themeFillShade="D9"/>
          </w:tcPr>
          <w:p w14:paraId="17BD7A2B" w14:textId="77777777" w:rsidR="00756454" w:rsidRPr="00646649" w:rsidRDefault="00756454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46649">
              <w:rPr>
                <w:rFonts w:asciiTheme="minorHAnsi" w:hAnsiTheme="minorHAnsi" w:cstheme="minorHAnsi"/>
                <w:b/>
                <w:bCs/>
                <w:color w:val="000000"/>
              </w:rPr>
              <w:t>Enhetspris</w:t>
            </w:r>
          </w:p>
          <w:p w14:paraId="5B0489E7" w14:textId="624B2488" w:rsidR="00756454" w:rsidRPr="00646649" w:rsidRDefault="00756454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46649">
              <w:rPr>
                <w:rFonts w:asciiTheme="minorHAnsi" w:hAnsiTheme="minorHAnsi" w:cstheme="minorHAnsi"/>
                <w:b/>
                <w:bCs/>
                <w:color w:val="000000"/>
              </w:rPr>
              <w:t>eks</w:t>
            </w:r>
            <w:r w:rsidR="008474EB">
              <w:rPr>
                <w:rFonts w:asciiTheme="minorHAnsi" w:hAnsiTheme="minorHAnsi" w:cstheme="minorHAnsi"/>
                <w:b/>
                <w:bCs/>
                <w:color w:val="000000"/>
              </w:rPr>
              <w:t>kl</w:t>
            </w:r>
            <w:r w:rsidRPr="00646649">
              <w:rPr>
                <w:rFonts w:asciiTheme="minorHAnsi" w:hAnsiTheme="minorHAnsi" w:cstheme="minorHAnsi"/>
                <w:b/>
                <w:bCs/>
                <w:color w:val="000000"/>
              </w:rPr>
              <w:t>. mva</w:t>
            </w:r>
            <w:r w:rsidR="00646649" w:rsidRPr="00646649">
              <w:rPr>
                <w:rFonts w:asciiTheme="minorHAnsi" w:hAnsiTheme="minorHAnsi" w:cstheme="minorHAnsi"/>
                <w:b/>
                <w:bCs/>
                <w:color w:val="000000"/>
              </w:rPr>
              <w:t>.</w:t>
            </w:r>
          </w:p>
        </w:tc>
        <w:tc>
          <w:tcPr>
            <w:tcW w:w="1154" w:type="dxa"/>
            <w:shd w:val="clear" w:color="auto" w:fill="D9D9D9" w:themeFill="background1" w:themeFillShade="D9"/>
          </w:tcPr>
          <w:p w14:paraId="3F33C14E" w14:textId="77777777" w:rsidR="00756454" w:rsidRDefault="00756454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46649">
              <w:rPr>
                <w:rFonts w:asciiTheme="minorHAnsi" w:hAnsiTheme="minorHAnsi" w:cstheme="minorHAnsi"/>
                <w:b/>
                <w:bCs/>
                <w:color w:val="000000"/>
              </w:rPr>
              <w:t>Mengde</w:t>
            </w:r>
          </w:p>
          <w:p w14:paraId="582B4B4B" w14:textId="6D0D4B9D" w:rsidR="00A40834" w:rsidRPr="00646649" w:rsidRDefault="00A40834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(</w:t>
            </w:r>
            <w:r w:rsidR="0097560B">
              <w:rPr>
                <w:rFonts w:asciiTheme="minorHAnsi" w:hAnsiTheme="minorHAnsi" w:cstheme="minorHAnsi"/>
                <w:b/>
                <w:bCs/>
                <w:color w:val="000000"/>
              </w:rPr>
              <w:t>eksempel)</w:t>
            </w:r>
          </w:p>
        </w:tc>
        <w:tc>
          <w:tcPr>
            <w:tcW w:w="1621" w:type="dxa"/>
            <w:shd w:val="clear" w:color="auto" w:fill="D9D9D9" w:themeFill="background1" w:themeFillShade="D9"/>
          </w:tcPr>
          <w:p w14:paraId="0FF45710" w14:textId="77777777" w:rsidR="00756454" w:rsidRPr="00646649" w:rsidRDefault="00756454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46649">
              <w:rPr>
                <w:rFonts w:asciiTheme="minorHAnsi" w:hAnsiTheme="minorHAnsi" w:cstheme="minorHAnsi"/>
                <w:b/>
                <w:bCs/>
                <w:color w:val="000000"/>
              </w:rPr>
              <w:t>Beløp</w:t>
            </w:r>
          </w:p>
          <w:p w14:paraId="2BBCB9FC" w14:textId="216F5F0F" w:rsidR="00756454" w:rsidRPr="00646649" w:rsidRDefault="008474EB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e</w:t>
            </w:r>
            <w:r w:rsidR="00756454" w:rsidRPr="00646649">
              <w:rPr>
                <w:rFonts w:asciiTheme="minorHAnsi" w:hAnsiTheme="minorHAnsi" w:cstheme="minorHAnsi"/>
                <w:b/>
                <w:bCs/>
                <w:color w:val="000000"/>
              </w:rPr>
              <w:t>ks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kl</w:t>
            </w:r>
            <w:r w:rsidR="00756454" w:rsidRPr="00646649">
              <w:rPr>
                <w:rFonts w:asciiTheme="minorHAnsi" w:hAnsiTheme="minorHAnsi" w:cstheme="minorHAnsi"/>
                <w:b/>
                <w:bCs/>
                <w:color w:val="000000"/>
              </w:rPr>
              <w:t>. mva</w:t>
            </w:r>
            <w:r w:rsidR="00646649" w:rsidRPr="00646649">
              <w:rPr>
                <w:rFonts w:asciiTheme="minorHAnsi" w:hAnsiTheme="minorHAnsi" w:cstheme="minorHAnsi"/>
                <w:b/>
                <w:bCs/>
                <w:color w:val="000000"/>
              </w:rPr>
              <w:t>.</w:t>
            </w:r>
          </w:p>
        </w:tc>
      </w:tr>
      <w:tr w:rsidR="00756454" w:rsidRPr="00646649" w14:paraId="7A0715E0" w14:textId="77777777" w:rsidTr="7B121FF4">
        <w:trPr>
          <w:trHeight w:val="257"/>
        </w:trPr>
        <w:tc>
          <w:tcPr>
            <w:tcW w:w="4514" w:type="dxa"/>
          </w:tcPr>
          <w:p w14:paraId="30362CAB" w14:textId="77777777" w:rsidR="00756454" w:rsidRPr="00B753BE" w:rsidRDefault="00756454" w:rsidP="003D17E9">
            <w:pPr>
              <w:autoSpaceDE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B753BE">
              <w:rPr>
                <w:rFonts w:asciiTheme="minorHAnsi" w:hAnsiTheme="minorHAnsi" w:cstheme="minorHAnsi"/>
              </w:rPr>
              <w:t>Fagarbeider med fagbrev, dagtid</w:t>
            </w:r>
          </w:p>
          <w:p w14:paraId="295C6076" w14:textId="2E55370F" w:rsidR="00756454" w:rsidRPr="00B753BE" w:rsidRDefault="00756454" w:rsidP="003D17E9">
            <w:pPr>
              <w:autoSpaceDE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B753BE">
              <w:rPr>
                <w:rFonts w:asciiTheme="minorHAnsi" w:hAnsiTheme="minorHAnsi" w:cstheme="minorHAnsi"/>
              </w:rPr>
              <w:t>Kl 07:00-15:00</w:t>
            </w:r>
            <w:r w:rsidR="004E2D1D" w:rsidRPr="00B753BE">
              <w:rPr>
                <w:rFonts w:asciiTheme="minorHAnsi" w:hAnsiTheme="minorHAnsi" w:cstheme="minorHAnsi"/>
              </w:rPr>
              <w:t>, inkl nødvendig håndverktøy</w:t>
            </w:r>
          </w:p>
        </w:tc>
        <w:tc>
          <w:tcPr>
            <w:tcW w:w="865" w:type="dxa"/>
          </w:tcPr>
          <w:p w14:paraId="57ED4C28" w14:textId="77777777" w:rsidR="00756454" w:rsidRPr="00646649" w:rsidRDefault="00756454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46649">
              <w:rPr>
                <w:rFonts w:asciiTheme="minorHAnsi" w:hAnsiTheme="minorHAnsi" w:cstheme="minorHAnsi"/>
                <w:color w:val="000000"/>
              </w:rPr>
              <w:t>t</w:t>
            </w:r>
          </w:p>
        </w:tc>
        <w:tc>
          <w:tcPr>
            <w:tcW w:w="1154" w:type="dxa"/>
          </w:tcPr>
          <w:p w14:paraId="458F8AB3" w14:textId="15FCD9DF" w:rsidR="00756454" w:rsidRPr="00646649" w:rsidRDefault="00756454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4" w:type="dxa"/>
          </w:tcPr>
          <w:p w14:paraId="2EC8CBA5" w14:textId="2144DCBB" w:rsidR="00756454" w:rsidRPr="003532FC" w:rsidRDefault="00F53C4A" w:rsidP="00814EC0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532FC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1621" w:type="dxa"/>
          </w:tcPr>
          <w:p w14:paraId="683951E1" w14:textId="45C0D262" w:rsidR="00756454" w:rsidRPr="00646649" w:rsidRDefault="00756454" w:rsidP="00F176E4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56454" w:rsidRPr="00646649" w14:paraId="615C9568" w14:textId="77777777" w:rsidTr="7B121FF4">
        <w:trPr>
          <w:trHeight w:val="257"/>
        </w:trPr>
        <w:tc>
          <w:tcPr>
            <w:tcW w:w="4514" w:type="dxa"/>
          </w:tcPr>
          <w:p w14:paraId="0A2A7135" w14:textId="06BF738A" w:rsidR="00756454" w:rsidRPr="00B753BE" w:rsidRDefault="00756454" w:rsidP="003D17E9">
            <w:pPr>
              <w:autoSpaceDE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B753BE">
              <w:rPr>
                <w:rFonts w:asciiTheme="minorHAnsi" w:hAnsiTheme="minorHAnsi" w:cstheme="minorHAnsi"/>
              </w:rPr>
              <w:t>Arbeider uten fagbrev, dagtid</w:t>
            </w:r>
            <w:r w:rsidR="004E2D1D" w:rsidRPr="00B753BE">
              <w:rPr>
                <w:rFonts w:asciiTheme="minorHAnsi" w:hAnsiTheme="minorHAnsi" w:cstheme="minorHAnsi"/>
              </w:rPr>
              <w:t xml:space="preserve"> Kl 07:00-15:00, inkl nødvendig håndverktøy</w:t>
            </w:r>
          </w:p>
        </w:tc>
        <w:tc>
          <w:tcPr>
            <w:tcW w:w="865" w:type="dxa"/>
          </w:tcPr>
          <w:p w14:paraId="1945B76D" w14:textId="77777777" w:rsidR="00756454" w:rsidRPr="00646649" w:rsidRDefault="00756454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46649">
              <w:rPr>
                <w:rFonts w:asciiTheme="minorHAnsi" w:hAnsiTheme="minorHAnsi" w:cstheme="minorHAnsi"/>
                <w:color w:val="000000"/>
              </w:rPr>
              <w:t>t</w:t>
            </w:r>
          </w:p>
        </w:tc>
        <w:tc>
          <w:tcPr>
            <w:tcW w:w="1154" w:type="dxa"/>
          </w:tcPr>
          <w:p w14:paraId="229A9AC7" w14:textId="203EF6B6" w:rsidR="00756454" w:rsidRPr="00646649" w:rsidRDefault="00756454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4" w:type="dxa"/>
          </w:tcPr>
          <w:p w14:paraId="20309764" w14:textId="75FF8898" w:rsidR="00756454" w:rsidRPr="003532FC" w:rsidRDefault="00F53C4A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532FC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1621" w:type="dxa"/>
          </w:tcPr>
          <w:p w14:paraId="032C9BAB" w14:textId="1153D28B" w:rsidR="00756454" w:rsidRPr="00646649" w:rsidRDefault="00756454" w:rsidP="00F176E4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56454" w:rsidRPr="00646649" w14:paraId="4F5B3AFD" w14:textId="77777777" w:rsidTr="7B121FF4">
        <w:trPr>
          <w:trHeight w:val="257"/>
        </w:trPr>
        <w:tc>
          <w:tcPr>
            <w:tcW w:w="4514" w:type="dxa"/>
          </w:tcPr>
          <w:p w14:paraId="20F05A33" w14:textId="77777777" w:rsidR="00756454" w:rsidRPr="00B753BE" w:rsidRDefault="00756454" w:rsidP="003D17E9">
            <w:pPr>
              <w:autoSpaceDE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B753BE">
              <w:rPr>
                <w:rFonts w:asciiTheme="minorHAnsi" w:hAnsiTheme="minorHAnsi" w:cstheme="minorHAnsi"/>
              </w:rPr>
              <w:t>Lærling</w:t>
            </w:r>
          </w:p>
        </w:tc>
        <w:tc>
          <w:tcPr>
            <w:tcW w:w="865" w:type="dxa"/>
          </w:tcPr>
          <w:p w14:paraId="3FC11E9C" w14:textId="77777777" w:rsidR="00756454" w:rsidRPr="00646649" w:rsidRDefault="00756454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46649">
              <w:rPr>
                <w:rFonts w:asciiTheme="minorHAnsi" w:hAnsiTheme="minorHAnsi" w:cstheme="minorHAnsi"/>
                <w:color w:val="000000"/>
              </w:rPr>
              <w:t>t</w:t>
            </w:r>
          </w:p>
        </w:tc>
        <w:tc>
          <w:tcPr>
            <w:tcW w:w="1154" w:type="dxa"/>
          </w:tcPr>
          <w:p w14:paraId="6EC01678" w14:textId="2A8B6E86" w:rsidR="00756454" w:rsidRPr="00646649" w:rsidRDefault="00756454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4" w:type="dxa"/>
          </w:tcPr>
          <w:p w14:paraId="5A2AE497" w14:textId="1B1A1BC3" w:rsidR="00756454" w:rsidRPr="003532FC" w:rsidRDefault="00F53C4A" w:rsidP="003D17E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532FC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1621" w:type="dxa"/>
          </w:tcPr>
          <w:p w14:paraId="3A905D62" w14:textId="57C0E946" w:rsidR="00756454" w:rsidRPr="00646649" w:rsidRDefault="00756454" w:rsidP="00F176E4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6E4F" w:rsidRPr="00646649" w14:paraId="71593EB2" w14:textId="77777777" w:rsidTr="7B121FF4">
        <w:trPr>
          <w:trHeight w:val="257"/>
        </w:trPr>
        <w:tc>
          <w:tcPr>
            <w:tcW w:w="4514" w:type="dxa"/>
          </w:tcPr>
          <w:p w14:paraId="79F2D333" w14:textId="77777777" w:rsidR="002A6E4F" w:rsidRPr="00B753BE" w:rsidRDefault="002A6E4F" w:rsidP="002A6E4F">
            <w:pPr>
              <w:autoSpaceDE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B753BE">
              <w:rPr>
                <w:rFonts w:asciiTheme="minorHAnsi" w:hAnsiTheme="minorHAnsi" w:cstheme="minorHAnsi"/>
              </w:rPr>
              <w:t>Stikningsingeniør m/nødvendige utstyr, dagtid</w:t>
            </w:r>
          </w:p>
        </w:tc>
        <w:tc>
          <w:tcPr>
            <w:tcW w:w="865" w:type="dxa"/>
          </w:tcPr>
          <w:p w14:paraId="739D3CD1" w14:textId="77777777" w:rsidR="002A6E4F" w:rsidRPr="00646649" w:rsidRDefault="002A6E4F" w:rsidP="002A6E4F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46649">
              <w:rPr>
                <w:rFonts w:asciiTheme="minorHAnsi" w:hAnsiTheme="minorHAnsi" w:cstheme="minorHAnsi"/>
                <w:color w:val="000000"/>
              </w:rPr>
              <w:t>t</w:t>
            </w:r>
          </w:p>
        </w:tc>
        <w:tc>
          <w:tcPr>
            <w:tcW w:w="1154" w:type="dxa"/>
          </w:tcPr>
          <w:p w14:paraId="72331057" w14:textId="421BCC51" w:rsidR="002A6E4F" w:rsidRPr="00646649" w:rsidRDefault="002A6E4F" w:rsidP="002A6E4F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4" w:type="dxa"/>
          </w:tcPr>
          <w:p w14:paraId="2C06C188" w14:textId="53372443" w:rsidR="002A6E4F" w:rsidRPr="003532FC" w:rsidRDefault="00F53C4A" w:rsidP="002A6E4F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532FC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621" w:type="dxa"/>
          </w:tcPr>
          <w:p w14:paraId="1A3B55DA" w14:textId="1EC206E9" w:rsidR="002A6E4F" w:rsidRPr="00646649" w:rsidRDefault="002A6E4F" w:rsidP="00F176E4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6E4F" w:rsidRPr="00646649" w14:paraId="6CFF0929" w14:textId="77777777" w:rsidTr="7B121FF4">
        <w:trPr>
          <w:trHeight w:val="257"/>
        </w:trPr>
        <w:tc>
          <w:tcPr>
            <w:tcW w:w="4514" w:type="dxa"/>
          </w:tcPr>
          <w:p w14:paraId="194F5FB5" w14:textId="77777777" w:rsidR="002A6E4F" w:rsidRPr="00B753BE" w:rsidRDefault="002A6E4F" w:rsidP="002A6E4F">
            <w:pPr>
              <w:autoSpaceDE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B753BE">
              <w:rPr>
                <w:rFonts w:asciiTheme="minorHAnsi" w:hAnsiTheme="minorHAnsi" w:cstheme="minorHAnsi"/>
              </w:rPr>
              <w:t>Anleggsleder</w:t>
            </w:r>
          </w:p>
        </w:tc>
        <w:tc>
          <w:tcPr>
            <w:tcW w:w="865" w:type="dxa"/>
          </w:tcPr>
          <w:p w14:paraId="1517685E" w14:textId="77777777" w:rsidR="002A6E4F" w:rsidRPr="00646649" w:rsidRDefault="002A6E4F" w:rsidP="002A6E4F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46649">
              <w:rPr>
                <w:rFonts w:asciiTheme="minorHAnsi" w:hAnsiTheme="minorHAnsi" w:cstheme="minorHAnsi"/>
                <w:color w:val="000000"/>
              </w:rPr>
              <w:t>t</w:t>
            </w:r>
          </w:p>
        </w:tc>
        <w:tc>
          <w:tcPr>
            <w:tcW w:w="1154" w:type="dxa"/>
          </w:tcPr>
          <w:p w14:paraId="3E0B87CF" w14:textId="3F7A1DC3" w:rsidR="002A6E4F" w:rsidRPr="00646649" w:rsidRDefault="002A6E4F" w:rsidP="002A6E4F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4" w:type="dxa"/>
          </w:tcPr>
          <w:p w14:paraId="5B65E9BD" w14:textId="565148DB" w:rsidR="002A6E4F" w:rsidRPr="003532FC" w:rsidRDefault="00F53C4A" w:rsidP="002A6E4F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532FC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621" w:type="dxa"/>
          </w:tcPr>
          <w:p w14:paraId="6FC4D3D2" w14:textId="148FE260" w:rsidR="002A6E4F" w:rsidRPr="00646649" w:rsidRDefault="002A6E4F" w:rsidP="00F176E4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6E4F" w:rsidRPr="00646649" w14:paraId="67A8E7F2" w14:textId="77777777" w:rsidTr="7B121FF4">
        <w:trPr>
          <w:trHeight w:val="257"/>
        </w:trPr>
        <w:tc>
          <w:tcPr>
            <w:tcW w:w="4514" w:type="dxa"/>
          </w:tcPr>
          <w:p w14:paraId="0F0F5D10" w14:textId="0D1EA797" w:rsidR="002A6E4F" w:rsidRPr="00B753BE" w:rsidRDefault="002A6E4F" w:rsidP="002A6E4F">
            <w:pPr>
              <w:autoSpaceDE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B753BE">
              <w:rPr>
                <w:rFonts w:asciiTheme="minorHAnsi" w:hAnsiTheme="minorHAnsi" w:cstheme="minorHAnsi"/>
              </w:rPr>
              <w:t>Arbeidsleder/formann</w:t>
            </w:r>
          </w:p>
        </w:tc>
        <w:tc>
          <w:tcPr>
            <w:tcW w:w="865" w:type="dxa"/>
          </w:tcPr>
          <w:p w14:paraId="5B71E955" w14:textId="77777777" w:rsidR="002A6E4F" w:rsidRPr="00646649" w:rsidRDefault="002A6E4F" w:rsidP="002A6E4F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46649">
              <w:rPr>
                <w:rFonts w:asciiTheme="minorHAnsi" w:hAnsiTheme="minorHAnsi" w:cstheme="minorHAnsi"/>
                <w:color w:val="000000"/>
              </w:rPr>
              <w:t>t</w:t>
            </w:r>
          </w:p>
        </w:tc>
        <w:tc>
          <w:tcPr>
            <w:tcW w:w="1154" w:type="dxa"/>
          </w:tcPr>
          <w:p w14:paraId="3C113666" w14:textId="4AD48F9D" w:rsidR="002A6E4F" w:rsidRPr="00646649" w:rsidRDefault="002A6E4F" w:rsidP="002A6E4F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4" w:type="dxa"/>
          </w:tcPr>
          <w:p w14:paraId="7B60BCB2" w14:textId="0C5C8235" w:rsidR="002A6E4F" w:rsidRPr="003532FC" w:rsidRDefault="00F53C4A" w:rsidP="002A6E4F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532FC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621" w:type="dxa"/>
          </w:tcPr>
          <w:p w14:paraId="4933EA1B" w14:textId="6EEC4C85" w:rsidR="002A6E4F" w:rsidRPr="00646649" w:rsidRDefault="002A6E4F" w:rsidP="00F176E4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D2509" w:rsidRPr="00646649" w14:paraId="60DA2E90" w14:textId="77777777" w:rsidTr="7B121FF4">
        <w:trPr>
          <w:trHeight w:val="257"/>
        </w:trPr>
        <w:tc>
          <w:tcPr>
            <w:tcW w:w="4514" w:type="dxa"/>
          </w:tcPr>
          <w:p w14:paraId="30A52ED7" w14:textId="222F4AD8" w:rsidR="00FD2509" w:rsidRPr="00B753BE" w:rsidRDefault="00FD2509" w:rsidP="00FD2509">
            <w:pPr>
              <w:autoSpaceDE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B753BE">
              <w:rPr>
                <w:rFonts w:asciiTheme="minorHAnsi" w:hAnsiTheme="minorHAnsi" w:cstheme="minorHAnsi"/>
              </w:rPr>
              <w:t>Dykker inkl. utstyr</w:t>
            </w:r>
          </w:p>
        </w:tc>
        <w:tc>
          <w:tcPr>
            <w:tcW w:w="865" w:type="dxa"/>
          </w:tcPr>
          <w:p w14:paraId="4C02CC11" w14:textId="367FD5DE" w:rsidR="00FD2509" w:rsidRPr="00646649" w:rsidRDefault="7E5AAC3A" w:rsidP="7B121FF4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Bidi"/>
                <w:color w:val="000000"/>
              </w:rPr>
            </w:pPr>
            <w:r w:rsidRPr="7B121FF4">
              <w:rPr>
                <w:rFonts w:asciiTheme="minorHAnsi" w:hAnsiTheme="minorHAnsi" w:cstheme="minorBidi"/>
                <w:color w:val="000000" w:themeColor="text1"/>
              </w:rPr>
              <w:t>t</w:t>
            </w:r>
          </w:p>
        </w:tc>
        <w:tc>
          <w:tcPr>
            <w:tcW w:w="1154" w:type="dxa"/>
          </w:tcPr>
          <w:p w14:paraId="225B797A" w14:textId="579668B4" w:rsidR="00FD2509" w:rsidRPr="00646649" w:rsidRDefault="00FD2509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4" w:type="dxa"/>
          </w:tcPr>
          <w:p w14:paraId="2A4FF3DF" w14:textId="17C77BFC" w:rsidR="00FD2509" w:rsidRPr="003532FC" w:rsidRDefault="003532FC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532FC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621" w:type="dxa"/>
          </w:tcPr>
          <w:p w14:paraId="584B6E7A" w14:textId="7A408DBD" w:rsidR="00FD2509" w:rsidRPr="00646649" w:rsidRDefault="00FD2509" w:rsidP="00F176E4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D2509" w:rsidRPr="00646649" w14:paraId="53894BEF" w14:textId="77777777" w:rsidTr="7B121FF4">
        <w:trPr>
          <w:trHeight w:val="257"/>
        </w:trPr>
        <w:tc>
          <w:tcPr>
            <w:tcW w:w="4514" w:type="dxa"/>
          </w:tcPr>
          <w:p w14:paraId="3269C6CF" w14:textId="77777777" w:rsidR="00FD2509" w:rsidRPr="00B753BE" w:rsidRDefault="00FD2509" w:rsidP="00FD2509">
            <w:pPr>
              <w:autoSpaceDE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B753BE">
              <w:rPr>
                <w:rFonts w:asciiTheme="minorHAnsi" w:hAnsiTheme="minorHAnsi" w:cstheme="minorHAnsi"/>
              </w:rPr>
              <w:t>Gravemaskin 8t GPS, rototilt, inkl fører</w:t>
            </w:r>
          </w:p>
        </w:tc>
        <w:tc>
          <w:tcPr>
            <w:tcW w:w="865" w:type="dxa"/>
          </w:tcPr>
          <w:p w14:paraId="1EFCC8FF" w14:textId="77777777" w:rsidR="00FD2509" w:rsidRPr="00646649" w:rsidRDefault="00FD2509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46649">
              <w:rPr>
                <w:rFonts w:asciiTheme="minorHAnsi" w:hAnsiTheme="minorHAnsi" w:cstheme="minorHAnsi"/>
                <w:color w:val="000000"/>
              </w:rPr>
              <w:t>t</w:t>
            </w:r>
          </w:p>
        </w:tc>
        <w:tc>
          <w:tcPr>
            <w:tcW w:w="1154" w:type="dxa"/>
          </w:tcPr>
          <w:p w14:paraId="62B79149" w14:textId="403BA618" w:rsidR="00FD2509" w:rsidRPr="00646649" w:rsidRDefault="00FD2509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4" w:type="dxa"/>
          </w:tcPr>
          <w:p w14:paraId="374D95A1" w14:textId="22D5BF65" w:rsidR="00FD2509" w:rsidRPr="003532FC" w:rsidRDefault="003532FC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532FC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1621" w:type="dxa"/>
          </w:tcPr>
          <w:p w14:paraId="367221D9" w14:textId="198A7C94" w:rsidR="00FD2509" w:rsidRPr="00646649" w:rsidRDefault="00FD2509" w:rsidP="00F176E4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D2509" w:rsidRPr="00646649" w14:paraId="29E27F5F" w14:textId="77777777" w:rsidTr="7B121FF4">
        <w:trPr>
          <w:trHeight w:val="257"/>
        </w:trPr>
        <w:tc>
          <w:tcPr>
            <w:tcW w:w="4514" w:type="dxa"/>
          </w:tcPr>
          <w:p w14:paraId="2964D008" w14:textId="77777777" w:rsidR="00FD2509" w:rsidRPr="00B753BE" w:rsidRDefault="00FD2509" w:rsidP="00FD2509">
            <w:pPr>
              <w:autoSpaceDE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B753BE">
              <w:rPr>
                <w:rFonts w:asciiTheme="minorHAnsi" w:hAnsiTheme="minorHAnsi" w:cstheme="minorHAnsi"/>
              </w:rPr>
              <w:t>Lastebil med henger, semi, inkl fører</w:t>
            </w:r>
          </w:p>
        </w:tc>
        <w:tc>
          <w:tcPr>
            <w:tcW w:w="865" w:type="dxa"/>
          </w:tcPr>
          <w:p w14:paraId="1B8D7A95" w14:textId="77777777" w:rsidR="00FD2509" w:rsidRPr="00646649" w:rsidRDefault="00FD2509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46649">
              <w:rPr>
                <w:rFonts w:asciiTheme="minorHAnsi" w:hAnsiTheme="minorHAnsi" w:cstheme="minorHAnsi"/>
                <w:color w:val="000000"/>
              </w:rPr>
              <w:t>t</w:t>
            </w:r>
          </w:p>
        </w:tc>
        <w:tc>
          <w:tcPr>
            <w:tcW w:w="1154" w:type="dxa"/>
          </w:tcPr>
          <w:p w14:paraId="1DA45809" w14:textId="4B5FC55A" w:rsidR="00FD2509" w:rsidRPr="00646649" w:rsidRDefault="00FD2509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4" w:type="dxa"/>
          </w:tcPr>
          <w:p w14:paraId="44D203B2" w14:textId="703412BD" w:rsidR="00FD2509" w:rsidRPr="003532FC" w:rsidRDefault="003532FC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532FC">
              <w:rPr>
                <w:rFonts w:asciiTheme="minorHAnsi" w:hAnsiTheme="minorHAnsi" w:cstheme="minorHAnsi"/>
              </w:rPr>
              <w:t>15</w:t>
            </w:r>
            <w:r w:rsidR="00FD2509" w:rsidRPr="003532F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21" w:type="dxa"/>
          </w:tcPr>
          <w:p w14:paraId="47E4A6DE" w14:textId="70DA0969" w:rsidR="00FD2509" w:rsidRPr="00646649" w:rsidRDefault="00FD2509" w:rsidP="00F176E4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D2509" w:rsidRPr="00646649" w14:paraId="00A59EA6" w14:textId="77777777" w:rsidTr="7B121FF4">
        <w:trPr>
          <w:trHeight w:val="257"/>
        </w:trPr>
        <w:tc>
          <w:tcPr>
            <w:tcW w:w="4514" w:type="dxa"/>
          </w:tcPr>
          <w:p w14:paraId="5D8E58E3" w14:textId="53B4F1CC" w:rsidR="00FD2509" w:rsidRPr="00B753BE" w:rsidRDefault="00FD2509" w:rsidP="00FD2509">
            <w:pPr>
              <w:autoSpaceDE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B753BE">
              <w:rPr>
                <w:rFonts w:asciiTheme="minorHAnsi" w:hAnsiTheme="minorHAnsi" w:cstheme="minorHAnsi"/>
              </w:rPr>
              <w:t xml:space="preserve">Påslag materialkjøp, regningsarbeider underentreprenører, innleid personell og utstyr </w:t>
            </w:r>
          </w:p>
        </w:tc>
        <w:tc>
          <w:tcPr>
            <w:tcW w:w="865" w:type="dxa"/>
          </w:tcPr>
          <w:p w14:paraId="38F4DDDF" w14:textId="77777777" w:rsidR="00FD2509" w:rsidRPr="00646649" w:rsidRDefault="00FD2509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46649">
              <w:rPr>
                <w:rFonts w:asciiTheme="minorHAnsi" w:hAnsiTheme="minorHAnsi" w:cstheme="minorHAnsi"/>
                <w:color w:val="000000"/>
              </w:rPr>
              <w:t>%</w:t>
            </w:r>
          </w:p>
        </w:tc>
        <w:tc>
          <w:tcPr>
            <w:tcW w:w="1154" w:type="dxa"/>
          </w:tcPr>
          <w:p w14:paraId="24F092F3" w14:textId="3422F758" w:rsidR="00FD2509" w:rsidRPr="00646649" w:rsidRDefault="00FD2509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4" w:type="dxa"/>
          </w:tcPr>
          <w:p w14:paraId="2852A762" w14:textId="77777777" w:rsidR="00FD2509" w:rsidRDefault="003532FC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75000</w:t>
            </w:r>
          </w:p>
          <w:p w14:paraId="3C422D13" w14:textId="321476AC" w:rsidR="003532FC" w:rsidRPr="003532FC" w:rsidRDefault="003532FC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1" w:type="dxa"/>
          </w:tcPr>
          <w:p w14:paraId="51C7FF9A" w14:textId="77A80491" w:rsidR="00FD2509" w:rsidRPr="00646649" w:rsidRDefault="00FD2509" w:rsidP="00F176E4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D2509" w:rsidRPr="00646649" w14:paraId="03277800" w14:textId="77777777" w:rsidTr="7B121FF4">
        <w:trPr>
          <w:trHeight w:val="370"/>
        </w:trPr>
        <w:tc>
          <w:tcPr>
            <w:tcW w:w="4514" w:type="dxa"/>
            <w:tcBorders>
              <w:top w:val="double" w:sz="4" w:space="0" w:color="auto"/>
            </w:tcBorders>
          </w:tcPr>
          <w:p w14:paraId="79AE08BD" w14:textId="478C7BB3" w:rsidR="00FD2509" w:rsidRPr="00646649" w:rsidRDefault="00FD2509" w:rsidP="00FD2509">
            <w:pPr>
              <w:autoSpaceDE w:val="0"/>
              <w:adjustRightInd w:val="0"/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46649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SUM </w:t>
            </w:r>
            <w:r w:rsidRPr="00646649">
              <w:rPr>
                <w:rFonts w:asciiTheme="minorHAnsi" w:hAnsiTheme="minorHAnsi" w:cstheme="minorHAnsi"/>
                <w:bCs/>
                <w:color w:val="000000"/>
              </w:rPr>
              <w:t>(overføres til tabell 1)</w:t>
            </w:r>
          </w:p>
        </w:tc>
        <w:tc>
          <w:tcPr>
            <w:tcW w:w="865" w:type="dxa"/>
            <w:tcBorders>
              <w:top w:val="double" w:sz="4" w:space="0" w:color="auto"/>
            </w:tcBorders>
          </w:tcPr>
          <w:p w14:paraId="24923CD0" w14:textId="77777777" w:rsidR="00FD2509" w:rsidRPr="00646649" w:rsidRDefault="00FD2509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1933BEAC" w14:textId="77777777" w:rsidR="00FD2509" w:rsidRPr="00646649" w:rsidRDefault="00FD2509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71268E6B" w14:textId="77777777" w:rsidR="00FD2509" w:rsidRPr="00D409E0" w:rsidRDefault="00FD2509" w:rsidP="00FD2509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FF0000"/>
                <w:highlight w:val="yellow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6F329914" w14:textId="03C41F99" w:rsidR="00FD2509" w:rsidRPr="00646649" w:rsidRDefault="00FD2509" w:rsidP="00C755E3">
            <w:pPr>
              <w:autoSpaceDE w:val="0"/>
              <w:adjustRightInd w:val="0"/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7DAC80C2" w14:textId="1A37F281" w:rsidR="008D13D8" w:rsidRDefault="00756454">
      <w:pPr>
        <w:rPr>
          <w:i/>
          <w:iCs/>
          <w:sz w:val="18"/>
          <w:szCs w:val="18"/>
        </w:rPr>
      </w:pPr>
      <w:r w:rsidRPr="00756454">
        <w:rPr>
          <w:i/>
          <w:iCs/>
          <w:sz w:val="18"/>
          <w:szCs w:val="18"/>
        </w:rPr>
        <w:t>Tabell 2</w:t>
      </w:r>
      <w:r w:rsidR="0051272B">
        <w:rPr>
          <w:i/>
          <w:iCs/>
          <w:sz w:val="18"/>
          <w:szCs w:val="18"/>
        </w:rPr>
        <w:t xml:space="preserve"> - Enhetspriser</w:t>
      </w:r>
    </w:p>
    <w:p w14:paraId="61072137" w14:textId="0DAC6195" w:rsidR="00B93BA5" w:rsidRDefault="00B93BA5" w:rsidP="00B93BA5"/>
    <w:p w14:paraId="31CE0CB1" w14:textId="77777777" w:rsidR="00622251" w:rsidRPr="00273261" w:rsidRDefault="00622251" w:rsidP="00B93BA5"/>
    <w:p w14:paraId="05518F22" w14:textId="77777777" w:rsidR="005824F0" w:rsidRPr="00F070F9" w:rsidRDefault="00900534" w:rsidP="00622251">
      <w:pPr>
        <w:rPr>
          <w:u w:val="single"/>
        </w:rPr>
      </w:pPr>
      <w:r w:rsidRPr="00F070F9">
        <w:rPr>
          <w:u w:val="single"/>
        </w:rPr>
        <w:t>Nøkkelpersonell</w:t>
      </w:r>
    </w:p>
    <w:p w14:paraId="24ECCEF0" w14:textId="597603E8" w:rsidR="005824F0" w:rsidRDefault="00900534">
      <w:r>
        <w:t xml:space="preserve">Følgende </w:t>
      </w:r>
      <w:r w:rsidR="00A260FE">
        <w:t>nøkkel</w:t>
      </w:r>
      <w:r>
        <w:t>personer hos entreprenør vil bli engasjert i prosjektet</w:t>
      </w:r>
      <w:r w:rsidR="00A260FE"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7"/>
        <w:gridCol w:w="2831"/>
        <w:gridCol w:w="2427"/>
        <w:gridCol w:w="1781"/>
      </w:tblGrid>
      <w:tr w:rsidR="00EA2DB3" w14:paraId="148F632A" w14:textId="77777777" w:rsidTr="74821530">
        <w:trPr>
          <w:trHeight w:val="72"/>
          <w:tblHeader/>
        </w:trPr>
        <w:tc>
          <w:tcPr>
            <w:tcW w:w="2024" w:type="dxa"/>
            <w:shd w:val="clear" w:color="auto" w:fill="D9D9D9" w:themeFill="background1" w:themeFillShade="D9"/>
            <w:vAlign w:val="center"/>
          </w:tcPr>
          <w:p w14:paraId="2BCBA0E2" w14:textId="77777777" w:rsidR="00EA2DB3" w:rsidRDefault="00EA2DB3">
            <w:pPr>
              <w:spacing w:after="40" w:line="252" w:lineRule="auto"/>
              <w:rPr>
                <w:b/>
                <w:sz w:val="20"/>
              </w:rPr>
            </w:pPr>
            <w:bookmarkStart w:id="2" w:name="_Hlk210992679"/>
            <w:r>
              <w:rPr>
                <w:b/>
                <w:sz w:val="20"/>
              </w:rPr>
              <w:t xml:space="preserve">Rolle i oppdraget </w:t>
            </w:r>
          </w:p>
        </w:tc>
        <w:tc>
          <w:tcPr>
            <w:tcW w:w="2960" w:type="dxa"/>
            <w:shd w:val="clear" w:color="auto" w:fill="D9D9D9" w:themeFill="background1" w:themeFillShade="D9"/>
            <w:vAlign w:val="center"/>
          </w:tcPr>
          <w:p w14:paraId="3DE7D3D2" w14:textId="77777777" w:rsidR="00EA2DB3" w:rsidRDefault="00EA2DB3">
            <w:pPr>
              <w:spacing w:after="40" w:line="25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Navn</w:t>
            </w:r>
          </w:p>
        </w:tc>
        <w:tc>
          <w:tcPr>
            <w:tcW w:w="2536" w:type="dxa"/>
            <w:shd w:val="clear" w:color="auto" w:fill="D9D9D9" w:themeFill="background1" w:themeFillShade="D9"/>
            <w:vAlign w:val="center"/>
          </w:tcPr>
          <w:p w14:paraId="3BF8461C" w14:textId="77777777" w:rsidR="00EA2DB3" w:rsidRDefault="00EA2DB3">
            <w:pPr>
              <w:spacing w:after="40" w:line="25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E-post</w:t>
            </w:r>
          </w:p>
        </w:tc>
        <w:tc>
          <w:tcPr>
            <w:tcW w:w="1836" w:type="dxa"/>
            <w:shd w:val="clear" w:color="auto" w:fill="D9D9D9" w:themeFill="background1" w:themeFillShade="D9"/>
            <w:vAlign w:val="center"/>
          </w:tcPr>
          <w:p w14:paraId="3EA68028" w14:textId="77777777" w:rsidR="00EA2DB3" w:rsidRDefault="00EA2DB3">
            <w:pPr>
              <w:spacing w:after="40" w:line="25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Telefon</w:t>
            </w:r>
          </w:p>
        </w:tc>
      </w:tr>
      <w:tr w:rsidR="00EA2DB3" w14:paraId="7EA6EFE9" w14:textId="77777777" w:rsidTr="74821530">
        <w:trPr>
          <w:trHeight w:hRule="exact" w:val="454"/>
        </w:trPr>
        <w:tc>
          <w:tcPr>
            <w:tcW w:w="2024" w:type="dxa"/>
          </w:tcPr>
          <w:p w14:paraId="5BDBF38F" w14:textId="3D0084F0" w:rsidR="00EA2DB3" w:rsidRDefault="00EA2DB3">
            <w:pPr>
              <w:spacing w:after="40" w:line="252" w:lineRule="auto"/>
              <w:rPr>
                <w:szCs w:val="24"/>
              </w:rPr>
            </w:pPr>
            <w:r>
              <w:rPr>
                <w:szCs w:val="24"/>
              </w:rPr>
              <w:t>Anleggsleder</w:t>
            </w:r>
          </w:p>
        </w:tc>
        <w:tc>
          <w:tcPr>
            <w:tcW w:w="2960" w:type="dxa"/>
          </w:tcPr>
          <w:p w14:paraId="201BA2B9" w14:textId="77777777" w:rsidR="00EA2DB3" w:rsidRDefault="00EA2DB3">
            <w:pPr>
              <w:spacing w:after="40" w:line="252" w:lineRule="auto"/>
              <w:rPr>
                <w:szCs w:val="24"/>
              </w:rPr>
            </w:pPr>
          </w:p>
        </w:tc>
        <w:tc>
          <w:tcPr>
            <w:tcW w:w="2536" w:type="dxa"/>
          </w:tcPr>
          <w:p w14:paraId="73C2D264" w14:textId="77777777" w:rsidR="00EA2DB3" w:rsidRDefault="00EA2DB3">
            <w:pPr>
              <w:spacing w:after="40" w:line="252" w:lineRule="auto"/>
              <w:rPr>
                <w:sz w:val="18"/>
                <w:szCs w:val="20"/>
              </w:rPr>
            </w:pPr>
          </w:p>
        </w:tc>
        <w:tc>
          <w:tcPr>
            <w:tcW w:w="1836" w:type="dxa"/>
          </w:tcPr>
          <w:p w14:paraId="140E2B7C" w14:textId="77777777" w:rsidR="00EA2DB3" w:rsidRDefault="00EA2DB3">
            <w:pPr>
              <w:spacing w:after="40" w:line="252" w:lineRule="auto"/>
              <w:rPr>
                <w:szCs w:val="24"/>
              </w:rPr>
            </w:pPr>
          </w:p>
        </w:tc>
      </w:tr>
      <w:tr w:rsidR="00EA2DB3" w14:paraId="1D30445F" w14:textId="77777777" w:rsidTr="74821530">
        <w:trPr>
          <w:trHeight w:hRule="exact" w:val="454"/>
        </w:trPr>
        <w:tc>
          <w:tcPr>
            <w:tcW w:w="2024" w:type="dxa"/>
          </w:tcPr>
          <w:p w14:paraId="654EC2DD" w14:textId="6455A364" w:rsidR="00EA2DB3" w:rsidRDefault="00D91A7F">
            <w:pPr>
              <w:spacing w:after="40" w:line="252" w:lineRule="auto"/>
              <w:rPr>
                <w:szCs w:val="24"/>
              </w:rPr>
            </w:pPr>
            <w:r>
              <w:rPr>
                <w:szCs w:val="24"/>
              </w:rPr>
              <w:t>Arbeidsleder/</w:t>
            </w:r>
            <w:r w:rsidR="00EA2DB3">
              <w:rPr>
                <w:szCs w:val="24"/>
              </w:rPr>
              <w:t>Formann</w:t>
            </w:r>
          </w:p>
        </w:tc>
        <w:tc>
          <w:tcPr>
            <w:tcW w:w="2960" w:type="dxa"/>
          </w:tcPr>
          <w:p w14:paraId="199696FE" w14:textId="77777777" w:rsidR="00EA2DB3" w:rsidRDefault="00EA2DB3">
            <w:pPr>
              <w:spacing w:after="40" w:line="252" w:lineRule="auto"/>
              <w:rPr>
                <w:szCs w:val="24"/>
              </w:rPr>
            </w:pPr>
          </w:p>
        </w:tc>
        <w:tc>
          <w:tcPr>
            <w:tcW w:w="2536" w:type="dxa"/>
          </w:tcPr>
          <w:p w14:paraId="34694A35" w14:textId="77777777" w:rsidR="00EA2DB3" w:rsidRDefault="00EA2DB3">
            <w:pPr>
              <w:spacing w:after="40" w:line="252" w:lineRule="auto"/>
              <w:rPr>
                <w:sz w:val="18"/>
                <w:szCs w:val="20"/>
              </w:rPr>
            </w:pPr>
          </w:p>
        </w:tc>
        <w:tc>
          <w:tcPr>
            <w:tcW w:w="1836" w:type="dxa"/>
          </w:tcPr>
          <w:p w14:paraId="465099FC" w14:textId="77777777" w:rsidR="00EA2DB3" w:rsidRDefault="00EA2DB3">
            <w:pPr>
              <w:spacing w:after="40" w:line="252" w:lineRule="auto"/>
              <w:rPr>
                <w:szCs w:val="24"/>
              </w:rPr>
            </w:pPr>
          </w:p>
        </w:tc>
      </w:tr>
      <w:tr w:rsidR="00EA2DB3" w14:paraId="08C73AB0" w14:textId="77777777" w:rsidTr="74821530">
        <w:trPr>
          <w:trHeight w:hRule="exact" w:val="454"/>
        </w:trPr>
        <w:tc>
          <w:tcPr>
            <w:tcW w:w="2024" w:type="dxa"/>
          </w:tcPr>
          <w:p w14:paraId="1942AE6D" w14:textId="2037CAA1" w:rsidR="00EA2DB3" w:rsidRPr="00873302" w:rsidRDefault="00CC5FA7">
            <w:pPr>
              <w:spacing w:after="40" w:line="252" w:lineRule="auto"/>
            </w:pPr>
            <w:r w:rsidRPr="00873302">
              <w:t>HMS ansvarlig</w:t>
            </w:r>
          </w:p>
        </w:tc>
        <w:tc>
          <w:tcPr>
            <w:tcW w:w="2960" w:type="dxa"/>
          </w:tcPr>
          <w:p w14:paraId="2E2A57BA" w14:textId="77777777" w:rsidR="00EA2DB3" w:rsidRDefault="00EA2DB3">
            <w:pPr>
              <w:spacing w:after="40" w:line="252" w:lineRule="auto"/>
              <w:rPr>
                <w:szCs w:val="24"/>
              </w:rPr>
            </w:pPr>
          </w:p>
        </w:tc>
        <w:tc>
          <w:tcPr>
            <w:tcW w:w="2536" w:type="dxa"/>
          </w:tcPr>
          <w:p w14:paraId="6C3C2FD1" w14:textId="77777777" w:rsidR="00EA2DB3" w:rsidRDefault="00EA2DB3">
            <w:pPr>
              <w:spacing w:after="40" w:line="252" w:lineRule="auto"/>
              <w:rPr>
                <w:sz w:val="18"/>
                <w:szCs w:val="20"/>
              </w:rPr>
            </w:pPr>
          </w:p>
        </w:tc>
        <w:tc>
          <w:tcPr>
            <w:tcW w:w="1836" w:type="dxa"/>
          </w:tcPr>
          <w:p w14:paraId="5C0361AE" w14:textId="77777777" w:rsidR="00EA2DB3" w:rsidRDefault="00EA2DB3">
            <w:pPr>
              <w:spacing w:after="40" w:line="252" w:lineRule="auto"/>
              <w:rPr>
                <w:szCs w:val="24"/>
              </w:rPr>
            </w:pPr>
          </w:p>
        </w:tc>
      </w:tr>
      <w:tr w:rsidR="00273261" w14:paraId="0AD85430" w14:textId="77777777" w:rsidTr="74821530">
        <w:trPr>
          <w:trHeight w:hRule="exact" w:val="454"/>
        </w:trPr>
        <w:tc>
          <w:tcPr>
            <w:tcW w:w="2024" w:type="dxa"/>
          </w:tcPr>
          <w:p w14:paraId="1CF5916C" w14:textId="76F58B12" w:rsidR="00273261" w:rsidRDefault="00273261">
            <w:pPr>
              <w:spacing w:after="40" w:line="252" w:lineRule="auto"/>
              <w:rPr>
                <w:szCs w:val="24"/>
              </w:rPr>
            </w:pPr>
          </w:p>
        </w:tc>
        <w:tc>
          <w:tcPr>
            <w:tcW w:w="2960" w:type="dxa"/>
          </w:tcPr>
          <w:p w14:paraId="13D8994E" w14:textId="77777777" w:rsidR="00273261" w:rsidRDefault="00273261">
            <w:pPr>
              <w:spacing w:after="40" w:line="252" w:lineRule="auto"/>
              <w:rPr>
                <w:szCs w:val="24"/>
              </w:rPr>
            </w:pPr>
          </w:p>
        </w:tc>
        <w:tc>
          <w:tcPr>
            <w:tcW w:w="2536" w:type="dxa"/>
          </w:tcPr>
          <w:p w14:paraId="777DFA3B" w14:textId="77777777" w:rsidR="00273261" w:rsidRDefault="00273261">
            <w:pPr>
              <w:spacing w:after="40" w:line="252" w:lineRule="auto"/>
              <w:rPr>
                <w:sz w:val="18"/>
                <w:szCs w:val="20"/>
              </w:rPr>
            </w:pPr>
          </w:p>
        </w:tc>
        <w:tc>
          <w:tcPr>
            <w:tcW w:w="1836" w:type="dxa"/>
          </w:tcPr>
          <w:p w14:paraId="36F5B2C7" w14:textId="77777777" w:rsidR="00273261" w:rsidRDefault="00273261">
            <w:pPr>
              <w:spacing w:after="40" w:line="252" w:lineRule="auto"/>
              <w:rPr>
                <w:szCs w:val="24"/>
              </w:rPr>
            </w:pPr>
          </w:p>
        </w:tc>
      </w:tr>
    </w:tbl>
    <w:bookmarkEnd w:id="2"/>
    <w:p w14:paraId="09A2FA13" w14:textId="3DA7C18E" w:rsidR="005824F0" w:rsidRPr="0046397D" w:rsidRDefault="0046397D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Tabell </w:t>
      </w:r>
      <w:r w:rsidR="00F53010">
        <w:rPr>
          <w:i/>
          <w:iCs/>
          <w:sz w:val="18"/>
          <w:szCs w:val="18"/>
        </w:rPr>
        <w:t>3</w:t>
      </w:r>
    </w:p>
    <w:p w14:paraId="23FC804E" w14:textId="77777777" w:rsidR="0046397D" w:rsidRDefault="0046397D"/>
    <w:p w14:paraId="4C606C2A" w14:textId="1036DE58" w:rsidR="005824F0" w:rsidRDefault="00900534">
      <w:r>
        <w:t>Tilbudt nøkkelpersonell skal beherske norsk skriftlig og muntlig.</w:t>
      </w:r>
    </w:p>
    <w:p w14:paraId="2A22691E" w14:textId="6B379DEB" w:rsidR="005824F0" w:rsidRDefault="00900534">
      <w:r>
        <w:t xml:space="preserve">Krav til nøkkelpersonell er beskrevet i </w:t>
      </w:r>
      <w:r w:rsidR="00667740">
        <w:t>utlysningsdokumentasjonen</w:t>
      </w:r>
      <w:r>
        <w:t>.</w:t>
      </w:r>
    </w:p>
    <w:p w14:paraId="3B9F4D68" w14:textId="77777777" w:rsidR="008D13D8" w:rsidRDefault="008D13D8"/>
    <w:p w14:paraId="05275FEB" w14:textId="77777777" w:rsidR="005824F0" w:rsidRPr="00900534" w:rsidRDefault="00900534">
      <w:pPr>
        <w:pStyle w:val="Overskrift1"/>
        <w:rPr>
          <w:sz w:val="32"/>
          <w:szCs w:val="32"/>
        </w:rPr>
      </w:pPr>
      <w:r w:rsidRPr="00900534">
        <w:rPr>
          <w:sz w:val="32"/>
          <w:szCs w:val="32"/>
        </w:rPr>
        <w:lastRenderedPageBreak/>
        <w:t>Underentreprenører / underleverandører</w:t>
      </w:r>
    </w:p>
    <w:p w14:paraId="529780CE" w14:textId="77777777" w:rsidR="005824F0" w:rsidRDefault="00900534">
      <w:r>
        <w:t>Tilbyders underleverandører: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1"/>
        <w:gridCol w:w="2596"/>
        <w:gridCol w:w="3987"/>
      </w:tblGrid>
      <w:tr w:rsidR="005824F0" w14:paraId="07BC2438" w14:textId="77777777">
        <w:trPr>
          <w:trHeight w:val="72"/>
          <w:tblHeader/>
        </w:trPr>
        <w:tc>
          <w:tcPr>
            <w:tcW w:w="2681" w:type="dxa"/>
            <w:shd w:val="clear" w:color="auto" w:fill="D9D9D9"/>
            <w:vAlign w:val="center"/>
          </w:tcPr>
          <w:p w14:paraId="19352ECA" w14:textId="77777777" w:rsidR="005824F0" w:rsidRDefault="00900534">
            <w:pPr>
              <w:spacing w:after="40" w:line="25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</w:p>
        </w:tc>
        <w:tc>
          <w:tcPr>
            <w:tcW w:w="2596" w:type="dxa"/>
            <w:shd w:val="clear" w:color="auto" w:fill="D9D9D9"/>
            <w:vAlign w:val="center"/>
          </w:tcPr>
          <w:p w14:paraId="2850A798" w14:textId="77777777" w:rsidR="005824F0" w:rsidRDefault="00900534">
            <w:pPr>
              <w:spacing w:after="40" w:line="25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Organisasjonsnummer</w:t>
            </w:r>
          </w:p>
        </w:tc>
        <w:tc>
          <w:tcPr>
            <w:tcW w:w="3987" w:type="dxa"/>
            <w:shd w:val="clear" w:color="auto" w:fill="D9D9D9"/>
            <w:vAlign w:val="center"/>
          </w:tcPr>
          <w:p w14:paraId="393A2C24" w14:textId="77777777" w:rsidR="005824F0" w:rsidRDefault="00900534">
            <w:pPr>
              <w:spacing w:after="40" w:line="25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Arbeidsbeskrivelse</w:t>
            </w:r>
          </w:p>
        </w:tc>
      </w:tr>
      <w:tr w:rsidR="005824F0" w14:paraId="2F360CC0" w14:textId="77777777" w:rsidTr="00EA2DB3">
        <w:trPr>
          <w:trHeight w:hRule="exact" w:val="454"/>
        </w:trPr>
        <w:tc>
          <w:tcPr>
            <w:tcW w:w="2681" w:type="dxa"/>
            <w:vAlign w:val="center"/>
          </w:tcPr>
          <w:p w14:paraId="57C6223A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  <w:tc>
          <w:tcPr>
            <w:tcW w:w="2596" w:type="dxa"/>
            <w:vAlign w:val="center"/>
          </w:tcPr>
          <w:p w14:paraId="671BF983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  <w:tc>
          <w:tcPr>
            <w:tcW w:w="3987" w:type="dxa"/>
            <w:vAlign w:val="center"/>
          </w:tcPr>
          <w:p w14:paraId="37400CC1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</w:tr>
      <w:tr w:rsidR="005824F0" w14:paraId="37E11D7A" w14:textId="77777777" w:rsidTr="00EA2DB3">
        <w:trPr>
          <w:trHeight w:hRule="exact" w:val="454"/>
        </w:trPr>
        <w:tc>
          <w:tcPr>
            <w:tcW w:w="2681" w:type="dxa"/>
            <w:tcBorders>
              <w:bottom w:val="single" w:sz="4" w:space="0" w:color="auto"/>
            </w:tcBorders>
            <w:vAlign w:val="center"/>
          </w:tcPr>
          <w:p w14:paraId="4793E3E9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  <w:tc>
          <w:tcPr>
            <w:tcW w:w="2596" w:type="dxa"/>
            <w:tcBorders>
              <w:bottom w:val="single" w:sz="4" w:space="0" w:color="auto"/>
            </w:tcBorders>
            <w:vAlign w:val="center"/>
          </w:tcPr>
          <w:p w14:paraId="0F9B4A66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  <w:tc>
          <w:tcPr>
            <w:tcW w:w="3987" w:type="dxa"/>
            <w:tcBorders>
              <w:bottom w:val="single" w:sz="4" w:space="0" w:color="auto"/>
            </w:tcBorders>
            <w:vAlign w:val="center"/>
          </w:tcPr>
          <w:p w14:paraId="5381DBFB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</w:tr>
      <w:tr w:rsidR="005824F0" w14:paraId="36DDF618" w14:textId="77777777" w:rsidTr="00EA2DB3">
        <w:trPr>
          <w:trHeight w:hRule="exact" w:val="454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9D5F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2D5D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1930" w14:textId="77777777" w:rsidR="005824F0" w:rsidRDefault="005824F0">
            <w:pPr>
              <w:spacing w:after="40" w:line="252" w:lineRule="auto"/>
              <w:rPr>
                <w:szCs w:val="24"/>
              </w:rPr>
            </w:pPr>
          </w:p>
        </w:tc>
      </w:tr>
    </w:tbl>
    <w:p w14:paraId="29212762" w14:textId="4D0C5EA8" w:rsidR="00A260FE" w:rsidRPr="0046397D" w:rsidRDefault="0046397D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Tabell 4</w:t>
      </w:r>
    </w:p>
    <w:p w14:paraId="41152AB9" w14:textId="77777777" w:rsidR="0046397D" w:rsidRDefault="0046397D"/>
    <w:p w14:paraId="5B2E7AA4" w14:textId="300C3EC0" w:rsidR="005824F0" w:rsidRDefault="00900534">
      <w:r>
        <w:t xml:space="preserve">Krav til bruk av underleverandører er beskrevet i </w:t>
      </w:r>
      <w:r w:rsidR="009C22AD">
        <w:t>utlysningsdokumentasjonen</w:t>
      </w:r>
      <w:r>
        <w:t xml:space="preserve"> og Stavanger kommunes seriøsitetsbestemmelser.</w:t>
      </w:r>
    </w:p>
    <w:p w14:paraId="417A0B86" w14:textId="77777777" w:rsidR="000E725D" w:rsidRDefault="000E725D"/>
    <w:p w14:paraId="7367BE0F" w14:textId="77777777" w:rsidR="005824F0" w:rsidRPr="00900534" w:rsidRDefault="00900534">
      <w:pPr>
        <w:pStyle w:val="Overskrift1"/>
        <w:rPr>
          <w:sz w:val="32"/>
          <w:szCs w:val="32"/>
        </w:rPr>
      </w:pPr>
      <w:bookmarkStart w:id="3" w:name="_Toc234737573"/>
      <w:r w:rsidRPr="00900534">
        <w:rPr>
          <w:sz w:val="32"/>
          <w:szCs w:val="32"/>
        </w:rPr>
        <w:t>Signatur</w:t>
      </w:r>
    </w:p>
    <w:tbl>
      <w:tblPr>
        <w:tblW w:w="7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1134"/>
        <w:gridCol w:w="3544"/>
      </w:tblGrid>
      <w:tr w:rsidR="005824F0" w14:paraId="5E70FD33" w14:textId="77777777">
        <w:trPr>
          <w:cantSplit/>
          <w:trHeight w:hRule="exact" w:val="329"/>
        </w:trPr>
        <w:tc>
          <w:tcPr>
            <w:tcW w:w="3294" w:type="dxa"/>
            <w:tcBorders>
              <w:top w:val="nil"/>
              <w:left w:val="nil"/>
              <w:right w:val="nil"/>
            </w:tcBorders>
          </w:tcPr>
          <w:p w14:paraId="6DF32F52" w14:textId="77777777" w:rsidR="005824F0" w:rsidRDefault="005824F0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6B4FF5" w14:textId="77777777" w:rsidR="005824F0" w:rsidRDefault="005824F0"/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14:paraId="20E72486" w14:textId="77777777" w:rsidR="005824F0" w:rsidRDefault="005824F0"/>
        </w:tc>
      </w:tr>
      <w:tr w:rsidR="005824F0" w14:paraId="671F2514" w14:textId="77777777">
        <w:trPr>
          <w:cantSplit/>
          <w:trHeight w:hRule="exact" w:val="972"/>
        </w:trPr>
        <w:tc>
          <w:tcPr>
            <w:tcW w:w="3294" w:type="dxa"/>
            <w:tcBorders>
              <w:left w:val="nil"/>
              <w:bottom w:val="single" w:sz="4" w:space="0" w:color="auto"/>
              <w:right w:val="nil"/>
            </w:tcBorders>
          </w:tcPr>
          <w:p w14:paraId="2FAE632C" w14:textId="77777777" w:rsidR="005824F0" w:rsidRDefault="00900534">
            <w:r>
              <w:t>Sted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F5A10" w14:textId="77777777" w:rsidR="005824F0" w:rsidRDefault="005824F0"/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14:paraId="5DCEF1CD" w14:textId="77777777" w:rsidR="005824F0" w:rsidRDefault="00900534">
            <w:r>
              <w:t>Dato</w:t>
            </w:r>
          </w:p>
        </w:tc>
      </w:tr>
      <w:tr w:rsidR="005824F0" w14:paraId="372377C7" w14:textId="77777777">
        <w:trPr>
          <w:cantSplit/>
          <w:trHeight w:hRule="exact" w:val="432"/>
        </w:trPr>
        <w:tc>
          <w:tcPr>
            <w:tcW w:w="4428" w:type="dxa"/>
            <w:gridSpan w:val="2"/>
            <w:tcBorders>
              <w:left w:val="nil"/>
              <w:bottom w:val="nil"/>
              <w:right w:val="nil"/>
            </w:tcBorders>
          </w:tcPr>
          <w:p w14:paraId="30DE67C7" w14:textId="77777777" w:rsidR="005824F0" w:rsidRDefault="00900534">
            <w:r>
              <w:t>Signatur tilbyder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</w:tcPr>
          <w:p w14:paraId="5F400C44" w14:textId="0F3BC0DD" w:rsidR="005824F0" w:rsidRPr="00646649" w:rsidRDefault="00900534">
            <w:r w:rsidRPr="00646649">
              <w:t>Navn blokkbokstaver</w:t>
            </w:r>
          </w:p>
        </w:tc>
      </w:tr>
      <w:bookmarkEnd w:id="0"/>
      <w:bookmarkEnd w:id="1"/>
      <w:bookmarkEnd w:id="3"/>
    </w:tbl>
    <w:p w14:paraId="66B6D66C" w14:textId="77777777" w:rsidR="005824F0" w:rsidRDefault="005824F0"/>
    <w:sectPr w:rsidR="005824F0">
      <w:headerReference w:type="default" r:id="rId11"/>
      <w:footerReference w:type="default" r:id="rId12"/>
      <w:pgSz w:w="11907" w:h="16840"/>
      <w:pgMar w:top="1418" w:right="1107" w:bottom="1418" w:left="1531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39F53" w14:textId="77777777" w:rsidR="003C3270" w:rsidRDefault="003C3270">
      <w:pPr>
        <w:spacing w:after="0"/>
      </w:pPr>
      <w:r>
        <w:separator/>
      </w:r>
    </w:p>
  </w:endnote>
  <w:endnote w:type="continuationSeparator" w:id="0">
    <w:p w14:paraId="12233DF3" w14:textId="77777777" w:rsidR="003C3270" w:rsidRDefault="003C32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6b22e6ad-7d52-42fa-9026-783bbdbca4f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34"/>
      <w:gridCol w:w="4634"/>
    </w:tblGrid>
    <w:tr w:rsidR="005824F0" w14:paraId="2C94A699" w14:textId="77777777">
      <w:tc>
        <w:tcPr>
          <w:tcW w:w="4634" w:type="dxa"/>
        </w:tcPr>
        <w:p w14:paraId="15F79A6B" w14:textId="77777777" w:rsidR="005824F0" w:rsidRDefault="00900534">
          <w:pPr>
            <w:pStyle w:val="TQMDocxPublishingHeaderDocumentInfoStyleName7a76e621-372e-408a-822a-6ee61b3f2a10"/>
          </w:pPr>
          <w:r>
            <w:t xml:space="preserve">27.04.2023 22:53:11 </w:t>
          </w:r>
        </w:p>
      </w:tc>
      <w:tc>
        <w:tcPr>
          <w:tcW w:w="4634" w:type="dxa"/>
        </w:tcPr>
        <w:p w14:paraId="56EBBBE8" w14:textId="77777777" w:rsidR="005824F0" w:rsidRDefault="00900534">
          <w:pPr>
            <w:pStyle w:val="TQMDocxPublishingHeaderDocumentInfoStyleName7a76e621-372e-408a-822a-6ee61b3f2a10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C9175" w14:textId="77777777" w:rsidR="003C3270" w:rsidRDefault="003C3270">
      <w:pPr>
        <w:spacing w:after="0"/>
      </w:pPr>
      <w:r>
        <w:separator/>
      </w:r>
    </w:p>
  </w:footnote>
  <w:footnote w:type="continuationSeparator" w:id="0">
    <w:p w14:paraId="7158E48C" w14:textId="77777777" w:rsidR="003C3270" w:rsidRDefault="003C32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5dac9eed-8ee7-4130-9a54-b8c6c3e5755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27"/>
      <w:gridCol w:w="2800"/>
      <w:gridCol w:w="379"/>
    </w:tblGrid>
    <w:tr w:rsidR="005824F0" w14:paraId="1D7D47DB" w14:textId="77777777">
      <w:trPr>
        <w:trHeight w:val="600"/>
      </w:trPr>
      <w:tc>
        <w:tcPr>
          <w:tcW w:w="6127" w:type="dxa"/>
        </w:tcPr>
        <w:p w14:paraId="096FFCFD" w14:textId="77777777" w:rsidR="005824F0" w:rsidRDefault="00900534">
          <w:pPr>
            <w:pStyle w:val="TQMDocxPublishingHeaderDocumentIDStyleNamef1f7d607-269c-4d76-a8ca-7f27440a655b"/>
            <w:spacing w:after="40"/>
          </w:pPr>
          <w:r>
            <w:t>Dokument-ID: 504. Versjonsnummer: 4</w:t>
          </w:r>
        </w:p>
      </w:tc>
      <w:tc>
        <w:tcPr>
          <w:tcW w:w="2800" w:type="dxa"/>
        </w:tcPr>
        <w:p w14:paraId="284925CB" w14:textId="77777777" w:rsidR="005824F0" w:rsidRDefault="00900534">
          <w:pPr>
            <w:pStyle w:val="TQMDocxPublishingHeaderDocumentNameStyleName337a47ac-285d-4de9-a234-5d8750049110"/>
            <w:spacing w:line="600" w:lineRule="exact"/>
            <w:ind w:right="100"/>
            <w:jc w:val="right"/>
          </w:pPr>
          <w:r>
            <w:t>Bymiljø og utbygging</w:t>
          </w:r>
        </w:p>
      </w:tc>
      <w:tc>
        <w:tcPr>
          <w:tcW w:w="379" w:type="dxa"/>
          <w:vAlign w:val="center"/>
        </w:tcPr>
        <w:p w14:paraId="193B92D9" w14:textId="77777777" w:rsidR="005824F0" w:rsidRDefault="00900534">
          <w:pPr>
            <w:pStyle w:val="Normal4d4f83f0-ad86-472e-9d5f-43c5daf2bf9a"/>
            <w:spacing w:line="40" w:lineRule="auto"/>
            <w:ind w:left="40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93BBA25" wp14:editId="33610777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40690" cy="355600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690" cy="3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A3A58CC" w14:textId="77777777" w:rsidR="005824F0" w:rsidRDefault="005824F0">
    <w:pPr>
      <w:pStyle w:val="Normal4d4f83f0-ad86-472e-9d5f-43c5daf2bf9a"/>
      <w:spacing w:before="20" w:after="20" w:line="20" w:lineRule="exact"/>
    </w:pPr>
  </w:p>
  <w:tbl>
    <w:tblPr>
      <w:tblStyle w:val="TableGrid739bfbbc-895b-44fa-aed3-1ccb827f816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25"/>
      <w:gridCol w:w="3244"/>
    </w:tblGrid>
    <w:tr w:rsidR="005824F0" w14:paraId="5CB292E5" w14:textId="77777777">
      <w:tc>
        <w:tcPr>
          <w:tcW w:w="6025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9dbb7bf6-d121-4690-9042-272f72358df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300"/>
            <w:gridCol w:w="3953"/>
          </w:tblGrid>
          <w:tr w:rsidR="005824F0" w14:paraId="5D237B80" w14:textId="77777777">
            <w:tc>
              <w:tcPr>
                <w:tcW w:w="1300" w:type="dxa"/>
                <w:noWrap/>
              </w:tcPr>
              <w:p w14:paraId="5B6D8BCF" w14:textId="77777777" w:rsidR="005824F0" w:rsidRDefault="00900534">
                <w:pPr>
                  <w:pStyle w:val="TQMDocxPublishingHeaderDocumentInfoStyleName7a76e621-372e-408a-822a-6ee61b3f2a10"/>
                </w:pPr>
                <w:r>
                  <w:rPr>
                    <w:b/>
                  </w:rPr>
                  <w:t>Sted og prosess</w:t>
                </w:r>
              </w:p>
            </w:tc>
            <w:tc>
              <w:tcPr>
                <w:tcW w:w="3953" w:type="dxa"/>
                <w:noWrap/>
              </w:tcPr>
              <w:p w14:paraId="14996E27" w14:textId="77777777" w:rsidR="005824F0" w:rsidRDefault="00900534">
                <w:pPr>
                  <w:pStyle w:val="TQMDocxPublishingHeaderDocumentInfoStyleName7a76e621-372e-408a-822a-6ee61b3f2a10"/>
                </w:pPr>
                <w:r>
                  <w:t>BMU: Prosesser - Felles / Byggherre - Maldokumenter bygg / Gr. 1 - Byggherreavtaler</w:t>
                </w:r>
              </w:p>
            </w:tc>
          </w:tr>
          <w:tr w:rsidR="005824F0" w14:paraId="6DB4FB32" w14:textId="77777777">
            <w:tc>
              <w:tcPr>
                <w:tcW w:w="1300" w:type="dxa"/>
                <w:noWrap/>
              </w:tcPr>
              <w:p w14:paraId="3545B338" w14:textId="77777777" w:rsidR="005824F0" w:rsidRDefault="00900534">
                <w:pPr>
                  <w:pStyle w:val="TQMDocxPublishingHeaderDocumentInfoStyleName7a76e621-372e-408a-822a-6ee61b3f2a10"/>
                </w:pPr>
                <w:r>
                  <w:rPr>
                    <w:b/>
                  </w:rPr>
                  <w:t>Sist godkjent dato</w:t>
                </w:r>
              </w:p>
            </w:tc>
            <w:tc>
              <w:tcPr>
                <w:tcW w:w="3953" w:type="dxa"/>
                <w:noWrap/>
              </w:tcPr>
              <w:p w14:paraId="4DF93D64" w14:textId="77777777" w:rsidR="005824F0" w:rsidRDefault="00900534">
                <w:pPr>
                  <w:pStyle w:val="TQMDocxPublishingHeaderDocumentInfoStyleName7a76e621-372e-408a-822a-6ee61b3f2a10"/>
                </w:pPr>
                <w:r>
                  <w:t>10.09.2021 (Alle, Kristin Jensen)</w:t>
                </w:r>
              </w:p>
            </w:tc>
          </w:tr>
          <w:tr w:rsidR="005824F0" w14:paraId="07B71491" w14:textId="77777777">
            <w:tc>
              <w:tcPr>
                <w:tcW w:w="1300" w:type="dxa"/>
                <w:noWrap/>
              </w:tcPr>
              <w:p w14:paraId="53158D25" w14:textId="77777777" w:rsidR="005824F0" w:rsidRDefault="00900534">
                <w:pPr>
                  <w:pStyle w:val="TQMDocxPublishingHeaderDocumentInfoStyleName7a76e621-372e-408a-822a-6ee61b3f2a10"/>
                </w:pPr>
                <w:r>
                  <w:rPr>
                    <w:b/>
                  </w:rPr>
                  <w:t>Gyldighetsområde</w:t>
                </w:r>
              </w:p>
            </w:tc>
            <w:tc>
              <w:tcPr>
                <w:tcW w:w="3953" w:type="dxa"/>
                <w:noWrap/>
              </w:tcPr>
              <w:p w14:paraId="7CD4B880" w14:textId="77777777" w:rsidR="005824F0" w:rsidRDefault="00900534">
                <w:pPr>
                  <w:pStyle w:val="TQMDocxPublishingHeaderDocumentInfoStyleName7a76e621-372e-408a-822a-6ee61b3f2a10"/>
                </w:pPr>
                <w:r>
                  <w:t>Gjelder for bymiljø og utbygging</w:t>
                </w:r>
              </w:p>
            </w:tc>
          </w:tr>
        </w:tbl>
        <w:p w14:paraId="159CC124" w14:textId="77777777" w:rsidR="005824F0" w:rsidRDefault="005824F0">
          <w:pPr>
            <w:pStyle w:val="Normal4d4f83f0-ad86-472e-9d5f-43c5daf2bf9a"/>
          </w:pPr>
        </w:p>
      </w:tc>
      <w:tc>
        <w:tcPr>
          <w:tcW w:w="3244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802238be-08ff-42db-9c6b-61e86ed63af5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20"/>
            <w:gridCol w:w="3833"/>
          </w:tblGrid>
          <w:tr w:rsidR="005824F0" w14:paraId="6B2ED6EA" w14:textId="77777777">
            <w:tc>
              <w:tcPr>
                <w:tcW w:w="1420" w:type="dxa"/>
                <w:noWrap/>
              </w:tcPr>
              <w:p w14:paraId="39AA39FA" w14:textId="77777777" w:rsidR="005824F0" w:rsidRDefault="00900534">
                <w:pPr>
                  <w:pStyle w:val="TQMDocxPublishingHeaderDocumentInfoStyleName7a76e621-372e-408a-822a-6ee61b3f2a10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3833" w:type="dxa"/>
                <w:noWrap/>
              </w:tcPr>
              <w:p w14:paraId="527EF2A0" w14:textId="77777777" w:rsidR="005824F0" w:rsidRDefault="00900534">
                <w:pPr>
                  <w:pStyle w:val="TQMDocxPublishingHeaderDocumentInfoStyleName7a76e621-372e-408a-822a-6ee61b3f2a10"/>
                </w:pPr>
                <w:r>
                  <w:t>Byggherremal</w:t>
                </w:r>
              </w:p>
            </w:tc>
          </w:tr>
          <w:tr w:rsidR="005824F0" w14:paraId="635C1CE4" w14:textId="77777777">
            <w:tc>
              <w:tcPr>
                <w:tcW w:w="1420" w:type="dxa"/>
                <w:noWrap/>
              </w:tcPr>
              <w:p w14:paraId="7EF7B355" w14:textId="77777777" w:rsidR="005824F0" w:rsidRDefault="00900534">
                <w:pPr>
                  <w:pStyle w:val="TQMDocxPublishingHeaderDocumentInfoStyleName7a76e621-372e-408a-822a-6ee61b3f2a10"/>
                </w:pPr>
                <w:r>
                  <w:rPr>
                    <w:b/>
                  </w:rPr>
                  <w:t>Siste revisjonsdato</w:t>
                </w:r>
              </w:p>
            </w:tc>
            <w:tc>
              <w:tcPr>
                <w:tcW w:w="3833" w:type="dxa"/>
                <w:noWrap/>
              </w:tcPr>
              <w:p w14:paraId="7FA7CC78" w14:textId="77777777" w:rsidR="005824F0" w:rsidRDefault="005824F0">
                <w:pPr>
                  <w:pStyle w:val="TQMDocxPublishingHeaderDocumentInfoStyleName7a76e621-372e-408a-822a-6ee61b3f2a10"/>
                </w:pPr>
              </w:p>
            </w:tc>
          </w:tr>
          <w:tr w:rsidR="005824F0" w14:paraId="3540CA44" w14:textId="77777777">
            <w:tc>
              <w:tcPr>
                <w:tcW w:w="1420" w:type="dxa"/>
                <w:noWrap/>
              </w:tcPr>
              <w:p w14:paraId="5FCD360F" w14:textId="77777777" w:rsidR="005824F0" w:rsidRDefault="00900534">
                <w:pPr>
                  <w:pStyle w:val="TQMDocxPublishingHeaderDocumentInfoStyleName7a76e621-372e-408a-822a-6ee61b3f2a10"/>
                </w:pPr>
                <w:r>
                  <w:rPr>
                    <w:b/>
                  </w:rPr>
                  <w:t>Neste revisjonsdato</w:t>
                </w:r>
              </w:p>
            </w:tc>
            <w:tc>
              <w:tcPr>
                <w:tcW w:w="3833" w:type="dxa"/>
                <w:noWrap/>
              </w:tcPr>
              <w:p w14:paraId="5E9FD87B" w14:textId="77777777" w:rsidR="005824F0" w:rsidRDefault="005824F0">
                <w:pPr>
                  <w:pStyle w:val="TQMDocxPublishingHeaderDocumentInfoStyleName7a76e621-372e-408a-822a-6ee61b3f2a10"/>
                </w:pPr>
              </w:p>
            </w:tc>
          </w:tr>
          <w:tr w:rsidR="005824F0" w14:paraId="1A0C6894" w14:textId="77777777">
            <w:tc>
              <w:tcPr>
                <w:tcW w:w="1420" w:type="dxa"/>
                <w:noWrap/>
              </w:tcPr>
              <w:p w14:paraId="119C558B" w14:textId="77777777" w:rsidR="005824F0" w:rsidRDefault="00900534">
                <w:pPr>
                  <w:pStyle w:val="TQMDocxPublishingHeaderDocumentInfoStyleName7a76e621-372e-408a-822a-6ee61b3f2a10"/>
                </w:pPr>
                <w:r>
                  <w:rPr>
                    <w:b/>
                  </w:rPr>
                  <w:t>Dokumentansvarlig</w:t>
                </w:r>
              </w:p>
            </w:tc>
            <w:tc>
              <w:tcPr>
                <w:tcW w:w="3833" w:type="dxa"/>
                <w:noWrap/>
              </w:tcPr>
              <w:p w14:paraId="358A69DF" w14:textId="77777777" w:rsidR="005824F0" w:rsidRDefault="00900534">
                <w:pPr>
                  <w:pStyle w:val="TQMDocxPublishingHeaderDocumentInfoStyleName7a76e621-372e-408a-822a-6ee61b3f2a10"/>
                </w:pPr>
                <w:r>
                  <w:t>Alle, Kristin Jensen</w:t>
                </w:r>
              </w:p>
            </w:tc>
          </w:tr>
        </w:tbl>
        <w:p w14:paraId="6914C410" w14:textId="77777777" w:rsidR="005824F0" w:rsidRDefault="005824F0">
          <w:pPr>
            <w:pStyle w:val="Normal4d4f83f0-ad86-472e-9d5f-43c5daf2bf9a"/>
          </w:pPr>
        </w:p>
      </w:tc>
    </w:tr>
  </w:tbl>
  <w:p w14:paraId="49BA4969" w14:textId="77777777" w:rsidR="005824F0" w:rsidRDefault="005824F0">
    <w:pPr>
      <w:pStyle w:val="Normal4d4f83f0-ad86-472e-9d5f-43c5daf2bf9a"/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FDC"/>
    <w:multiLevelType w:val="multilevel"/>
    <w:tmpl w:val="409024FC"/>
    <w:lvl w:ilvl="0">
      <w:start w:val="2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73A5C85"/>
    <w:multiLevelType w:val="multilevel"/>
    <w:tmpl w:val="9E8A9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DD3364"/>
    <w:multiLevelType w:val="multilevel"/>
    <w:tmpl w:val="0608E2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207AD3"/>
    <w:multiLevelType w:val="multilevel"/>
    <w:tmpl w:val="E1CC05DC"/>
    <w:lvl w:ilvl="0">
      <w:start w:val="1"/>
      <w:numFmt w:val="decimal"/>
      <w:pStyle w:val="Overskrift2"/>
      <w:lvlText w:val="%1.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A7327"/>
    <w:multiLevelType w:val="multilevel"/>
    <w:tmpl w:val="2C588CCC"/>
    <w:lvl w:ilvl="0">
      <w:start w:val="1"/>
      <w:numFmt w:val="decimal"/>
      <w:pStyle w:val="Overskriftforinnholdsfortegnels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FA8263B"/>
    <w:multiLevelType w:val="multilevel"/>
    <w:tmpl w:val="121C00F4"/>
    <w:styleLink w:val="WWOutlineListStyl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F00BFF"/>
    <w:multiLevelType w:val="multilevel"/>
    <w:tmpl w:val="6C1E480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ascii="Arial" w:eastAsia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3722F8"/>
    <w:multiLevelType w:val="multilevel"/>
    <w:tmpl w:val="647C8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412C6C"/>
    <w:multiLevelType w:val="multilevel"/>
    <w:tmpl w:val="B73E651E"/>
    <w:lvl w:ilvl="0">
      <w:start w:val="2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33D47A6A"/>
    <w:multiLevelType w:val="multilevel"/>
    <w:tmpl w:val="78245FF4"/>
    <w:lvl w:ilvl="0">
      <w:numFmt w:val="bullet"/>
      <w:pStyle w:val="Brdtekstinnrykk"/>
      <w:lvlText w:val=""/>
      <w:lvlJc w:val="left"/>
      <w:pPr>
        <w:ind w:left="360" w:hanging="360"/>
      </w:pPr>
      <w:rPr>
        <w:rFonts w:ascii="Wingdings" w:eastAsia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eastAsia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eastAsia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eastAsia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eastAsia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eastAsia="Wingdings" w:hAnsi="Wingdings"/>
      </w:rPr>
    </w:lvl>
  </w:abstractNum>
  <w:abstractNum w:abstractNumId="10" w15:restartNumberingAfterBreak="0">
    <w:nsid w:val="3FA437AA"/>
    <w:multiLevelType w:val="multilevel"/>
    <w:tmpl w:val="8A14C80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1" w15:restartNumberingAfterBreak="0">
    <w:nsid w:val="403F67BA"/>
    <w:multiLevelType w:val="multilevel"/>
    <w:tmpl w:val="A984CD6A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hint="default"/>
      </w:rPr>
    </w:lvl>
  </w:abstractNum>
  <w:abstractNum w:abstractNumId="12" w15:restartNumberingAfterBreak="0">
    <w:nsid w:val="44D67FC3"/>
    <w:multiLevelType w:val="multilevel"/>
    <w:tmpl w:val="8248A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0D13B0"/>
    <w:multiLevelType w:val="multilevel"/>
    <w:tmpl w:val="84D8E31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4" w15:restartNumberingAfterBreak="0">
    <w:nsid w:val="4A793F63"/>
    <w:multiLevelType w:val="multilevel"/>
    <w:tmpl w:val="FB127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500E88"/>
    <w:multiLevelType w:val="multilevel"/>
    <w:tmpl w:val="B54CA60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6" w15:restartNumberingAfterBreak="0">
    <w:nsid w:val="52426AFD"/>
    <w:multiLevelType w:val="multilevel"/>
    <w:tmpl w:val="2C760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716B57"/>
    <w:multiLevelType w:val="multilevel"/>
    <w:tmpl w:val="F77041E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75D4437"/>
    <w:multiLevelType w:val="multilevel"/>
    <w:tmpl w:val="398C0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55738F"/>
    <w:multiLevelType w:val="multilevel"/>
    <w:tmpl w:val="77C8CFC4"/>
    <w:styleLink w:val="LFO1"/>
    <w:lvl w:ilvl="0">
      <w:numFmt w:val="bullet"/>
      <w:lvlText w:val=""/>
      <w:lvlJc w:val="left"/>
      <w:pPr>
        <w:ind w:left="2345" w:hanging="360"/>
      </w:pPr>
      <w:rPr>
        <w:rFonts w:ascii="Wingdings" w:eastAsia="Wingdings" w:hAnsi="Wingdings"/>
      </w:rPr>
    </w:lvl>
    <w:lvl w:ilvl="1">
      <w:numFmt w:val="bullet"/>
      <w:lvlText w:val=""/>
      <w:lvlJc w:val="left"/>
      <w:pPr>
        <w:ind w:left="2574" w:hanging="360"/>
      </w:pPr>
      <w:rPr>
        <w:rFonts w:ascii="Symbol" w:eastAsia="Symbol" w:hAnsi="Symbol"/>
      </w:rPr>
    </w:lvl>
    <w:lvl w:ilvl="2">
      <w:numFmt w:val="bullet"/>
      <w:lvlText w:val=""/>
      <w:lvlJc w:val="left"/>
      <w:pPr>
        <w:ind w:left="3294" w:hanging="360"/>
      </w:pPr>
      <w:rPr>
        <w:rFonts w:ascii="Wingdings" w:eastAsia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eastAsia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eastAsia="Courier New" w:hAnsi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eastAsia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eastAsia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eastAsia="Courier New" w:hAnsi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eastAsia="Wingdings" w:hAnsi="Wingdings"/>
      </w:rPr>
    </w:lvl>
  </w:abstractNum>
  <w:abstractNum w:abstractNumId="20" w15:restartNumberingAfterBreak="0">
    <w:nsid w:val="5B0643AD"/>
    <w:multiLevelType w:val="multilevel"/>
    <w:tmpl w:val="12386AC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D2F0B3F"/>
    <w:multiLevelType w:val="multilevel"/>
    <w:tmpl w:val="575E2F56"/>
    <w:lvl w:ilvl="0">
      <w:start w:val="1"/>
      <w:numFmt w:val="decimal"/>
      <w:lvlText w:val="%1."/>
      <w:lvlJc w:val="left"/>
      <w:pPr>
        <w:ind w:left="644" w:hanging="360"/>
      </w:pPr>
      <w:rPr>
        <w:rFonts w:ascii="Arial" w:eastAsia="Arial" w:hAnsi="Arial" w:cs="Arial"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 w15:restartNumberingAfterBreak="0">
    <w:nsid w:val="64637672"/>
    <w:multiLevelType w:val="multilevel"/>
    <w:tmpl w:val="4CB06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9254B3"/>
    <w:multiLevelType w:val="hybridMultilevel"/>
    <w:tmpl w:val="2AD0FCF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A6D26"/>
    <w:multiLevelType w:val="multilevel"/>
    <w:tmpl w:val="295409A8"/>
    <w:lvl w:ilvl="0">
      <w:start w:val="2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6E6E4B68"/>
    <w:multiLevelType w:val="multilevel"/>
    <w:tmpl w:val="0D98062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EF90931"/>
    <w:multiLevelType w:val="multilevel"/>
    <w:tmpl w:val="44AA7BD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B07E4"/>
    <w:multiLevelType w:val="multilevel"/>
    <w:tmpl w:val="8776417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D72584A"/>
    <w:multiLevelType w:val="multilevel"/>
    <w:tmpl w:val="54E8BC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15" w:hanging="360"/>
      </w:pPr>
    </w:lvl>
    <w:lvl w:ilvl="2">
      <w:start w:val="1"/>
      <w:numFmt w:val="lowerRoman"/>
      <w:lvlText w:val="%3."/>
      <w:lvlJc w:val="right"/>
      <w:pPr>
        <w:ind w:left="2935" w:hanging="180"/>
      </w:pPr>
    </w:lvl>
    <w:lvl w:ilvl="3">
      <w:start w:val="1"/>
      <w:numFmt w:val="decimal"/>
      <w:lvlText w:val="%4."/>
      <w:lvlJc w:val="left"/>
      <w:pPr>
        <w:ind w:left="3655" w:hanging="360"/>
      </w:pPr>
    </w:lvl>
    <w:lvl w:ilvl="4">
      <w:start w:val="1"/>
      <w:numFmt w:val="lowerLetter"/>
      <w:lvlText w:val="%5."/>
      <w:lvlJc w:val="left"/>
      <w:pPr>
        <w:ind w:left="4375" w:hanging="360"/>
      </w:pPr>
    </w:lvl>
    <w:lvl w:ilvl="5">
      <w:start w:val="1"/>
      <w:numFmt w:val="lowerRoman"/>
      <w:lvlText w:val="%6."/>
      <w:lvlJc w:val="right"/>
      <w:pPr>
        <w:ind w:left="5095" w:hanging="180"/>
      </w:pPr>
    </w:lvl>
    <w:lvl w:ilvl="6">
      <w:start w:val="1"/>
      <w:numFmt w:val="decimal"/>
      <w:lvlText w:val="%7."/>
      <w:lvlJc w:val="left"/>
      <w:pPr>
        <w:ind w:left="5815" w:hanging="360"/>
      </w:pPr>
    </w:lvl>
    <w:lvl w:ilvl="7">
      <w:start w:val="1"/>
      <w:numFmt w:val="lowerLetter"/>
      <w:lvlText w:val="%8."/>
      <w:lvlJc w:val="left"/>
      <w:pPr>
        <w:ind w:left="6535" w:hanging="360"/>
      </w:pPr>
    </w:lvl>
    <w:lvl w:ilvl="8">
      <w:start w:val="1"/>
      <w:numFmt w:val="lowerRoman"/>
      <w:lvlText w:val="%9."/>
      <w:lvlJc w:val="right"/>
      <w:pPr>
        <w:ind w:left="7255" w:hanging="180"/>
      </w:pPr>
    </w:lvl>
  </w:abstractNum>
  <w:num w:numId="1" w16cid:durableId="341669864">
    <w:abstractNumId w:val="0"/>
  </w:num>
  <w:num w:numId="2" w16cid:durableId="2071686107">
    <w:abstractNumId w:val="1"/>
  </w:num>
  <w:num w:numId="3" w16cid:durableId="347174427">
    <w:abstractNumId w:val="2"/>
  </w:num>
  <w:num w:numId="4" w16cid:durableId="2130857211">
    <w:abstractNumId w:val="3"/>
  </w:num>
  <w:num w:numId="5" w16cid:durableId="1982075074">
    <w:abstractNumId w:val="4"/>
  </w:num>
  <w:num w:numId="6" w16cid:durableId="1909685807">
    <w:abstractNumId w:val="5"/>
  </w:num>
  <w:num w:numId="7" w16cid:durableId="699282490">
    <w:abstractNumId w:val="6"/>
  </w:num>
  <w:num w:numId="8" w16cid:durableId="455950729">
    <w:abstractNumId w:val="7"/>
  </w:num>
  <w:num w:numId="9" w16cid:durableId="1088624810">
    <w:abstractNumId w:val="8"/>
  </w:num>
  <w:num w:numId="10" w16cid:durableId="1274364964">
    <w:abstractNumId w:val="9"/>
  </w:num>
  <w:num w:numId="11" w16cid:durableId="597248818">
    <w:abstractNumId w:val="10"/>
  </w:num>
  <w:num w:numId="12" w16cid:durableId="725177712">
    <w:abstractNumId w:val="11"/>
  </w:num>
  <w:num w:numId="13" w16cid:durableId="144900597">
    <w:abstractNumId w:val="12"/>
  </w:num>
  <w:num w:numId="14" w16cid:durableId="1267277342">
    <w:abstractNumId w:val="13"/>
  </w:num>
  <w:num w:numId="15" w16cid:durableId="1380203445">
    <w:abstractNumId w:val="14"/>
  </w:num>
  <w:num w:numId="16" w16cid:durableId="293416408">
    <w:abstractNumId w:val="15"/>
  </w:num>
  <w:num w:numId="17" w16cid:durableId="185407849">
    <w:abstractNumId w:val="16"/>
  </w:num>
  <w:num w:numId="18" w16cid:durableId="1627545197">
    <w:abstractNumId w:val="17"/>
  </w:num>
  <w:num w:numId="19" w16cid:durableId="437524228">
    <w:abstractNumId w:val="18"/>
  </w:num>
  <w:num w:numId="20" w16cid:durableId="854614264">
    <w:abstractNumId w:val="19"/>
  </w:num>
  <w:num w:numId="21" w16cid:durableId="840857491">
    <w:abstractNumId w:val="20"/>
  </w:num>
  <w:num w:numId="22" w16cid:durableId="373308561">
    <w:abstractNumId w:val="21"/>
  </w:num>
  <w:num w:numId="23" w16cid:durableId="1411661421">
    <w:abstractNumId w:val="22"/>
  </w:num>
  <w:num w:numId="24" w16cid:durableId="1092967729">
    <w:abstractNumId w:val="24"/>
  </w:num>
  <w:num w:numId="25" w16cid:durableId="250700483">
    <w:abstractNumId w:val="25"/>
  </w:num>
  <w:num w:numId="26" w16cid:durableId="1483427092">
    <w:abstractNumId w:val="26"/>
  </w:num>
  <w:num w:numId="27" w16cid:durableId="1207915717">
    <w:abstractNumId w:val="27"/>
  </w:num>
  <w:num w:numId="28" w16cid:durableId="239754118">
    <w:abstractNumId w:val="28"/>
  </w:num>
  <w:num w:numId="29" w16cid:durableId="75420385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4F0"/>
    <w:rsid w:val="00017897"/>
    <w:rsid w:val="0002043D"/>
    <w:rsid w:val="00033EAA"/>
    <w:rsid w:val="00037F81"/>
    <w:rsid w:val="00041447"/>
    <w:rsid w:val="00062A0E"/>
    <w:rsid w:val="00087031"/>
    <w:rsid w:val="00091263"/>
    <w:rsid w:val="00096A55"/>
    <w:rsid w:val="000A1D8A"/>
    <w:rsid w:val="000A5999"/>
    <w:rsid w:val="000A655B"/>
    <w:rsid w:val="000B4260"/>
    <w:rsid w:val="000B5E2D"/>
    <w:rsid w:val="000B5F41"/>
    <w:rsid w:val="000B64B4"/>
    <w:rsid w:val="000B7925"/>
    <w:rsid w:val="000D7982"/>
    <w:rsid w:val="000E575F"/>
    <w:rsid w:val="000E725D"/>
    <w:rsid w:val="000F1260"/>
    <w:rsid w:val="000F57E2"/>
    <w:rsid w:val="00101085"/>
    <w:rsid w:val="00106773"/>
    <w:rsid w:val="0011276F"/>
    <w:rsid w:val="001209BE"/>
    <w:rsid w:val="0012471F"/>
    <w:rsid w:val="001458B5"/>
    <w:rsid w:val="00152858"/>
    <w:rsid w:val="00172982"/>
    <w:rsid w:val="0017650F"/>
    <w:rsid w:val="001862B9"/>
    <w:rsid w:val="001B70BB"/>
    <w:rsid w:val="001C627F"/>
    <w:rsid w:val="001D4B64"/>
    <w:rsid w:val="002505BC"/>
    <w:rsid w:val="00263E1E"/>
    <w:rsid w:val="00264A20"/>
    <w:rsid w:val="00273261"/>
    <w:rsid w:val="0028336B"/>
    <w:rsid w:val="00285BD1"/>
    <w:rsid w:val="002942A8"/>
    <w:rsid w:val="002A6E4F"/>
    <w:rsid w:val="002B5A6F"/>
    <w:rsid w:val="002D1690"/>
    <w:rsid w:val="002D7D84"/>
    <w:rsid w:val="00301608"/>
    <w:rsid w:val="003114B4"/>
    <w:rsid w:val="00324755"/>
    <w:rsid w:val="00334F85"/>
    <w:rsid w:val="003363A5"/>
    <w:rsid w:val="003376B7"/>
    <w:rsid w:val="003474AD"/>
    <w:rsid w:val="00351121"/>
    <w:rsid w:val="003532FC"/>
    <w:rsid w:val="003542A3"/>
    <w:rsid w:val="003767FC"/>
    <w:rsid w:val="00377155"/>
    <w:rsid w:val="003849E5"/>
    <w:rsid w:val="003C1092"/>
    <w:rsid w:val="003C3270"/>
    <w:rsid w:val="003C362B"/>
    <w:rsid w:val="003C5D0C"/>
    <w:rsid w:val="003E5DCE"/>
    <w:rsid w:val="003F5CB0"/>
    <w:rsid w:val="00403550"/>
    <w:rsid w:val="004109E8"/>
    <w:rsid w:val="004116CF"/>
    <w:rsid w:val="00416590"/>
    <w:rsid w:val="00454187"/>
    <w:rsid w:val="004578BF"/>
    <w:rsid w:val="0046397D"/>
    <w:rsid w:val="00491254"/>
    <w:rsid w:val="004A1263"/>
    <w:rsid w:val="004A1E01"/>
    <w:rsid w:val="004A2DF9"/>
    <w:rsid w:val="004A5751"/>
    <w:rsid w:val="004B7E1B"/>
    <w:rsid w:val="004E2D1D"/>
    <w:rsid w:val="004F181A"/>
    <w:rsid w:val="004F2CB2"/>
    <w:rsid w:val="004F5B41"/>
    <w:rsid w:val="004F6F45"/>
    <w:rsid w:val="00505DBB"/>
    <w:rsid w:val="00507475"/>
    <w:rsid w:val="0051272B"/>
    <w:rsid w:val="00513CF1"/>
    <w:rsid w:val="00517FE5"/>
    <w:rsid w:val="00544E00"/>
    <w:rsid w:val="005518B4"/>
    <w:rsid w:val="0057198B"/>
    <w:rsid w:val="00581C51"/>
    <w:rsid w:val="005824F0"/>
    <w:rsid w:val="005A1517"/>
    <w:rsid w:val="0060532D"/>
    <w:rsid w:val="00606AED"/>
    <w:rsid w:val="00622251"/>
    <w:rsid w:val="0064140B"/>
    <w:rsid w:val="00646649"/>
    <w:rsid w:val="00651A4A"/>
    <w:rsid w:val="00654903"/>
    <w:rsid w:val="006577C1"/>
    <w:rsid w:val="0066668B"/>
    <w:rsid w:val="00667517"/>
    <w:rsid w:val="00667740"/>
    <w:rsid w:val="0067140B"/>
    <w:rsid w:val="006939FA"/>
    <w:rsid w:val="006A57A5"/>
    <w:rsid w:val="006B3ECB"/>
    <w:rsid w:val="00714800"/>
    <w:rsid w:val="00715BF2"/>
    <w:rsid w:val="0071747F"/>
    <w:rsid w:val="00730ED8"/>
    <w:rsid w:val="00733A47"/>
    <w:rsid w:val="00734273"/>
    <w:rsid w:val="00740C4A"/>
    <w:rsid w:val="00752C00"/>
    <w:rsid w:val="0075330C"/>
    <w:rsid w:val="00756454"/>
    <w:rsid w:val="00762641"/>
    <w:rsid w:val="00773C22"/>
    <w:rsid w:val="007744A0"/>
    <w:rsid w:val="00784D7B"/>
    <w:rsid w:val="007B61F9"/>
    <w:rsid w:val="007E3456"/>
    <w:rsid w:val="007F720A"/>
    <w:rsid w:val="0081024F"/>
    <w:rsid w:val="00814EC0"/>
    <w:rsid w:val="00831043"/>
    <w:rsid w:val="00832EEB"/>
    <w:rsid w:val="00846C49"/>
    <w:rsid w:val="008474EB"/>
    <w:rsid w:val="0086193D"/>
    <w:rsid w:val="00866415"/>
    <w:rsid w:val="0086701F"/>
    <w:rsid w:val="00867662"/>
    <w:rsid w:val="00873302"/>
    <w:rsid w:val="008960CD"/>
    <w:rsid w:val="008A05BE"/>
    <w:rsid w:val="008A425E"/>
    <w:rsid w:val="008A7C5E"/>
    <w:rsid w:val="008C51D0"/>
    <w:rsid w:val="008D13D8"/>
    <w:rsid w:val="008E83C4"/>
    <w:rsid w:val="0090029E"/>
    <w:rsid w:val="00900534"/>
    <w:rsid w:val="00903DDD"/>
    <w:rsid w:val="009131ED"/>
    <w:rsid w:val="009308E2"/>
    <w:rsid w:val="00936841"/>
    <w:rsid w:val="00941C15"/>
    <w:rsid w:val="00945BA0"/>
    <w:rsid w:val="009512B8"/>
    <w:rsid w:val="00953F1C"/>
    <w:rsid w:val="00964676"/>
    <w:rsid w:val="00967A8E"/>
    <w:rsid w:val="0097560B"/>
    <w:rsid w:val="0098333F"/>
    <w:rsid w:val="00994813"/>
    <w:rsid w:val="009B19B8"/>
    <w:rsid w:val="009B3D23"/>
    <w:rsid w:val="009B3F8B"/>
    <w:rsid w:val="009C1A44"/>
    <w:rsid w:val="009C22AD"/>
    <w:rsid w:val="009C35DE"/>
    <w:rsid w:val="009D7F1E"/>
    <w:rsid w:val="00A00B7E"/>
    <w:rsid w:val="00A020FD"/>
    <w:rsid w:val="00A11BAD"/>
    <w:rsid w:val="00A129E0"/>
    <w:rsid w:val="00A260FE"/>
    <w:rsid w:val="00A40834"/>
    <w:rsid w:val="00A73728"/>
    <w:rsid w:val="00A749FA"/>
    <w:rsid w:val="00A81104"/>
    <w:rsid w:val="00A82875"/>
    <w:rsid w:val="00A82BDB"/>
    <w:rsid w:val="00A86A47"/>
    <w:rsid w:val="00A96141"/>
    <w:rsid w:val="00AA1C82"/>
    <w:rsid w:val="00AA27AE"/>
    <w:rsid w:val="00AE5F4B"/>
    <w:rsid w:val="00AE65CF"/>
    <w:rsid w:val="00AE6688"/>
    <w:rsid w:val="00AF382D"/>
    <w:rsid w:val="00B04C26"/>
    <w:rsid w:val="00B11A4C"/>
    <w:rsid w:val="00B17E13"/>
    <w:rsid w:val="00B30050"/>
    <w:rsid w:val="00B30304"/>
    <w:rsid w:val="00B32839"/>
    <w:rsid w:val="00B55B7E"/>
    <w:rsid w:val="00B64FFF"/>
    <w:rsid w:val="00B75107"/>
    <w:rsid w:val="00B753BE"/>
    <w:rsid w:val="00B81741"/>
    <w:rsid w:val="00B93426"/>
    <w:rsid w:val="00B93BA5"/>
    <w:rsid w:val="00BB7E33"/>
    <w:rsid w:val="00BD54C3"/>
    <w:rsid w:val="00BF208F"/>
    <w:rsid w:val="00C03D11"/>
    <w:rsid w:val="00C10036"/>
    <w:rsid w:val="00C341C6"/>
    <w:rsid w:val="00C755E3"/>
    <w:rsid w:val="00CC4431"/>
    <w:rsid w:val="00CC5FA7"/>
    <w:rsid w:val="00CD7593"/>
    <w:rsid w:val="00CE7FC6"/>
    <w:rsid w:val="00CF2522"/>
    <w:rsid w:val="00D12263"/>
    <w:rsid w:val="00D30D09"/>
    <w:rsid w:val="00D409E0"/>
    <w:rsid w:val="00D416DC"/>
    <w:rsid w:val="00D50F07"/>
    <w:rsid w:val="00D56BFF"/>
    <w:rsid w:val="00D656EF"/>
    <w:rsid w:val="00D91A7F"/>
    <w:rsid w:val="00D95576"/>
    <w:rsid w:val="00D9651B"/>
    <w:rsid w:val="00D9753E"/>
    <w:rsid w:val="00DA5EBA"/>
    <w:rsid w:val="00DD3F2C"/>
    <w:rsid w:val="00DE3664"/>
    <w:rsid w:val="00DE6005"/>
    <w:rsid w:val="00DE7A05"/>
    <w:rsid w:val="00DF1A0B"/>
    <w:rsid w:val="00DF6FCC"/>
    <w:rsid w:val="00E0097A"/>
    <w:rsid w:val="00E11F46"/>
    <w:rsid w:val="00E45281"/>
    <w:rsid w:val="00E56CA4"/>
    <w:rsid w:val="00E77474"/>
    <w:rsid w:val="00E8191D"/>
    <w:rsid w:val="00EA2DB3"/>
    <w:rsid w:val="00EB17C7"/>
    <w:rsid w:val="00EB5154"/>
    <w:rsid w:val="00EC7DED"/>
    <w:rsid w:val="00EC7FE9"/>
    <w:rsid w:val="00EE2756"/>
    <w:rsid w:val="00EE6BB4"/>
    <w:rsid w:val="00F02F2C"/>
    <w:rsid w:val="00F070F9"/>
    <w:rsid w:val="00F176E4"/>
    <w:rsid w:val="00F31246"/>
    <w:rsid w:val="00F528FE"/>
    <w:rsid w:val="00F53010"/>
    <w:rsid w:val="00F53C4A"/>
    <w:rsid w:val="00F554C9"/>
    <w:rsid w:val="00F70526"/>
    <w:rsid w:val="00F83276"/>
    <w:rsid w:val="00F8327B"/>
    <w:rsid w:val="00F96452"/>
    <w:rsid w:val="00FA2B91"/>
    <w:rsid w:val="00FC3E7C"/>
    <w:rsid w:val="00FC6571"/>
    <w:rsid w:val="00FD2509"/>
    <w:rsid w:val="00FE5A92"/>
    <w:rsid w:val="00FE6816"/>
    <w:rsid w:val="00FF0921"/>
    <w:rsid w:val="00FF1F09"/>
    <w:rsid w:val="00FF2FEC"/>
    <w:rsid w:val="0918C0DF"/>
    <w:rsid w:val="09238083"/>
    <w:rsid w:val="1A26E0EA"/>
    <w:rsid w:val="1FD3F7C5"/>
    <w:rsid w:val="21401682"/>
    <w:rsid w:val="2BBA4A10"/>
    <w:rsid w:val="46126939"/>
    <w:rsid w:val="535B507B"/>
    <w:rsid w:val="61DF2681"/>
    <w:rsid w:val="6EFD0DBE"/>
    <w:rsid w:val="74821530"/>
    <w:rsid w:val="7610ABD0"/>
    <w:rsid w:val="7B121FF4"/>
    <w:rsid w:val="7E5AA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834CA"/>
  <w15:docId w15:val="{35EB02B7-12DD-4BD1-8793-3574AE613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nb-NO" w:eastAsia="nb-N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CA4"/>
    <w:pPr>
      <w:suppressAutoHyphens/>
      <w:spacing w:after="120"/>
    </w:pPr>
  </w:style>
  <w:style w:type="paragraph" w:styleId="Overskrift1">
    <w:name w:val="heading 1"/>
    <w:basedOn w:val="Normal"/>
    <w:next w:val="Normal"/>
    <w:link w:val="Overskrift1Tegn"/>
    <w:qFormat/>
    <w:pPr>
      <w:spacing w:before="360" w:line="276" w:lineRule="auto"/>
      <w:outlineLvl w:val="0"/>
    </w:pPr>
    <w:rPr>
      <w:rFonts w:cs="Times New Roman"/>
      <w:sz w:val="36"/>
    </w:rPr>
  </w:style>
  <w:style w:type="paragraph" w:styleId="Overskrift2">
    <w:name w:val="heading 2"/>
    <w:basedOn w:val="Normal"/>
    <w:next w:val="Normal"/>
    <w:link w:val="Overskrift2Tegn"/>
    <w:qFormat/>
    <w:pPr>
      <w:numPr>
        <w:numId w:val="4"/>
      </w:numPr>
      <w:spacing w:before="360" w:line="276" w:lineRule="auto"/>
      <w:ind w:left="360"/>
      <w:outlineLvl w:val="1"/>
    </w:pPr>
    <w:rPr>
      <w:sz w:val="32"/>
    </w:rPr>
  </w:style>
  <w:style w:type="paragraph" w:styleId="Overskrift3">
    <w:name w:val="heading 3"/>
    <w:basedOn w:val="Normal"/>
    <w:next w:val="Normal"/>
    <w:link w:val="Overskrift3Tegn"/>
    <w:qFormat/>
    <w:pPr>
      <w:numPr>
        <w:ilvl w:val="2"/>
        <w:numId w:val="25"/>
      </w:numPr>
      <w:tabs>
        <w:tab w:val="left" w:pos="1134"/>
      </w:tabs>
      <w:spacing w:before="240" w:after="60"/>
      <w:outlineLvl w:val="2"/>
    </w:pPr>
    <w:rPr>
      <w:rFonts w:cs="Times New Roman"/>
      <w:b/>
      <w:szCs w:val="24"/>
    </w:rPr>
  </w:style>
  <w:style w:type="paragraph" w:styleId="Overskrift4">
    <w:name w:val="heading 4"/>
    <w:basedOn w:val="Normal"/>
    <w:next w:val="Normal"/>
    <w:pPr>
      <w:numPr>
        <w:ilvl w:val="3"/>
        <w:numId w:val="25"/>
      </w:numPr>
      <w:tabs>
        <w:tab w:val="left" w:pos="0"/>
        <w:tab w:val="left" w:pos="270"/>
      </w:tabs>
      <w:spacing w:before="120"/>
      <w:outlineLvl w:val="3"/>
    </w:pPr>
    <w:rPr>
      <w:i/>
    </w:rPr>
  </w:style>
  <w:style w:type="paragraph" w:styleId="Overskrift5">
    <w:name w:val="heading 5"/>
    <w:basedOn w:val="Normal"/>
    <w:next w:val="Normal"/>
    <w:pPr>
      <w:numPr>
        <w:ilvl w:val="4"/>
        <w:numId w:val="25"/>
      </w:numPr>
      <w:outlineLvl w:val="4"/>
    </w:pPr>
    <w:rPr>
      <w:b/>
      <w:sz w:val="20"/>
    </w:rPr>
  </w:style>
  <w:style w:type="paragraph" w:styleId="Overskrift6">
    <w:name w:val="heading 6"/>
    <w:basedOn w:val="Normal"/>
    <w:next w:val="Normal"/>
    <w:pPr>
      <w:numPr>
        <w:ilvl w:val="5"/>
        <w:numId w:val="25"/>
      </w:numPr>
      <w:outlineLvl w:val="5"/>
    </w:pPr>
    <w:rPr>
      <w:sz w:val="20"/>
      <w:u w:val="single"/>
    </w:rPr>
  </w:style>
  <w:style w:type="paragraph" w:styleId="Overskrift7">
    <w:name w:val="heading 7"/>
    <w:basedOn w:val="Normal"/>
    <w:next w:val="Normal"/>
    <w:pPr>
      <w:numPr>
        <w:ilvl w:val="6"/>
        <w:numId w:val="25"/>
      </w:numPr>
      <w:outlineLvl w:val="6"/>
    </w:pPr>
    <w:rPr>
      <w:i/>
      <w:sz w:val="20"/>
    </w:rPr>
  </w:style>
  <w:style w:type="paragraph" w:styleId="Overskrift8">
    <w:name w:val="heading 8"/>
    <w:basedOn w:val="Normal"/>
    <w:next w:val="Normal"/>
    <w:pPr>
      <w:numPr>
        <w:ilvl w:val="7"/>
        <w:numId w:val="25"/>
      </w:numPr>
      <w:outlineLvl w:val="7"/>
    </w:pPr>
    <w:rPr>
      <w:i/>
      <w:sz w:val="20"/>
    </w:rPr>
  </w:style>
  <w:style w:type="paragraph" w:styleId="Overskrift9">
    <w:name w:val="heading 9"/>
    <w:basedOn w:val="Normal"/>
    <w:next w:val="Normal"/>
    <w:pPr>
      <w:numPr>
        <w:ilvl w:val="8"/>
        <w:numId w:val="25"/>
      </w:numPr>
      <w:outlineLvl w:val="8"/>
    </w:pPr>
    <w:rPr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customStyle="1" w:styleId="WWOutlineListStyle">
    <w:name w:val="WW_OutlineListStyle"/>
    <w:basedOn w:val="Ingenliste"/>
    <w:pPr>
      <w:numPr>
        <w:numId w:val="6"/>
      </w:numPr>
    </w:pPr>
  </w:style>
  <w:style w:type="paragraph" w:styleId="INNH8">
    <w:name w:val="toc 8"/>
    <w:basedOn w:val="Normal"/>
    <w:next w:val="Normal"/>
    <w:pPr>
      <w:spacing w:after="0"/>
      <w:ind w:left="168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7">
    <w:name w:val="toc 7"/>
    <w:basedOn w:val="Normal"/>
    <w:next w:val="Normal"/>
    <w:pPr>
      <w:spacing w:after="0"/>
      <w:ind w:left="144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6">
    <w:name w:val="toc 6"/>
    <w:basedOn w:val="Normal"/>
    <w:next w:val="Normal"/>
    <w:pPr>
      <w:spacing w:after="0"/>
      <w:ind w:left="120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5">
    <w:name w:val="toc 5"/>
    <w:basedOn w:val="Normal"/>
    <w:next w:val="Normal"/>
    <w:pPr>
      <w:spacing w:after="0"/>
      <w:ind w:left="96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4">
    <w:name w:val="toc 4"/>
    <w:basedOn w:val="Normal"/>
    <w:next w:val="Normal"/>
    <w:pPr>
      <w:spacing w:after="0"/>
      <w:ind w:left="72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3">
    <w:name w:val="toc 3"/>
    <w:basedOn w:val="Normal"/>
    <w:next w:val="Normal"/>
    <w:uiPriority w:val="39"/>
    <w:pPr>
      <w:tabs>
        <w:tab w:val="left" w:pos="1584"/>
        <w:tab w:val="right" w:leader="dot" w:pos="9144"/>
      </w:tabs>
      <w:spacing w:after="60" w:line="276" w:lineRule="auto"/>
      <w:ind w:left="936"/>
    </w:pPr>
    <w:rPr>
      <w:rFonts w:cstheme="minorHAnsi"/>
      <w:bCs/>
      <w:iCs/>
      <w:spacing w:val="-2"/>
    </w:rPr>
  </w:style>
  <w:style w:type="paragraph" w:styleId="INNH2">
    <w:name w:val="toc 2"/>
    <w:basedOn w:val="Normal"/>
    <w:next w:val="Normal"/>
    <w:uiPriority w:val="39"/>
    <w:pPr>
      <w:tabs>
        <w:tab w:val="left" w:pos="864"/>
        <w:tab w:val="right" w:leader="dot" w:pos="9144"/>
      </w:tabs>
      <w:spacing w:after="60" w:line="276" w:lineRule="auto"/>
      <w:ind w:left="245"/>
    </w:pPr>
    <w:rPr>
      <w:rFonts w:cstheme="minorHAnsi"/>
      <w:bCs/>
    </w:rPr>
  </w:style>
  <w:style w:type="paragraph" w:styleId="INNH1">
    <w:name w:val="toc 1"/>
    <w:basedOn w:val="Normal"/>
    <w:next w:val="Normal"/>
    <w:uiPriority w:val="39"/>
    <w:pPr>
      <w:tabs>
        <w:tab w:val="left" w:pos="864"/>
        <w:tab w:val="right" w:pos="9144"/>
      </w:tabs>
      <w:spacing w:before="120" w:after="80" w:line="276" w:lineRule="auto"/>
    </w:pPr>
    <w:rPr>
      <w:rFonts w:cstheme="minorHAnsi"/>
      <w:caps/>
      <w:sz w:val="28"/>
    </w:rPr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  <w:spacing w:after="0"/>
    </w:pPr>
    <w:rPr>
      <w:sz w:val="16"/>
    </w:rPr>
  </w:style>
  <w:style w:type="paragraph" w:styleId="Topptekst">
    <w:name w:val="header"/>
    <w:basedOn w:val="Normal"/>
    <w:link w:val="TopptekstTegn"/>
    <w:uiPriority w:val="99"/>
    <w:pPr>
      <w:tabs>
        <w:tab w:val="right" w:pos="9072"/>
      </w:tabs>
      <w:spacing w:line="240" w:lineRule="atLeast"/>
      <w:ind w:left="994" w:hanging="994"/>
      <w:jc w:val="both"/>
    </w:pPr>
  </w:style>
  <w:style w:type="paragraph" w:customStyle="1" w:styleId="Tekst">
    <w:name w:val="Tekst"/>
    <w:basedOn w:val="Normal"/>
    <w:pPr>
      <w:tabs>
        <w:tab w:val="left" w:pos="1134"/>
      </w:tabs>
      <w:spacing w:before="120"/>
      <w:ind w:left="1134"/>
    </w:pPr>
    <w:rPr>
      <w:color w:val="000000"/>
    </w:rPr>
  </w:style>
  <w:style w:type="character" w:styleId="Sidetall">
    <w:name w:val="page number"/>
    <w:basedOn w:val="Standardskriftforavsnitt"/>
  </w:style>
  <w:style w:type="paragraph" w:customStyle="1" w:styleId="Normal-rd">
    <w:name w:val="Normal - rød"/>
    <w:basedOn w:val="Normal"/>
    <w:pPr>
      <w:spacing w:before="120"/>
      <w:ind w:left="708"/>
    </w:pPr>
    <w:rPr>
      <w:rFonts w:ascii="Times New Roman" w:hAnsi="Times New Roman"/>
      <w:i/>
    </w:rPr>
  </w:style>
  <w:style w:type="paragraph" w:styleId="Brdtekstinnrykk">
    <w:name w:val="Body Text Indent"/>
    <w:basedOn w:val="Normal"/>
    <w:pPr>
      <w:numPr>
        <w:numId w:val="10"/>
      </w:numPr>
      <w:tabs>
        <w:tab w:val="left" w:pos="2345"/>
      </w:tabs>
      <w:spacing w:after="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Tittel">
    <w:name w:val="Title"/>
    <w:basedOn w:val="Normal"/>
    <w:pPr>
      <w:spacing w:before="120"/>
      <w:outlineLvl w:val="0"/>
    </w:pPr>
    <w:rPr>
      <w:b/>
      <w:caps/>
      <w:kern w:val="3"/>
      <w:sz w:val="32"/>
      <w:szCs w:val="32"/>
    </w:rPr>
  </w:style>
  <w:style w:type="paragraph" w:styleId="INNH9">
    <w:name w:val="toc 9"/>
    <w:basedOn w:val="Normal"/>
    <w:next w:val="Normal"/>
    <w:pPr>
      <w:spacing w:after="0"/>
      <w:ind w:left="1920"/>
    </w:pPr>
    <w:rPr>
      <w:rFonts w:asciiTheme="minorHAnsi" w:eastAsia="Calibri" w:hAnsiTheme="minorHAnsi" w:cstheme="minorHAnsi"/>
      <w:bCs/>
      <w:sz w:val="18"/>
      <w:szCs w:val="18"/>
    </w:rPr>
  </w:style>
  <w:style w:type="character" w:styleId="Fulgthyperkobling">
    <w:name w:val="FollowedHyperlink"/>
    <w:basedOn w:val="Standardskriftforavsnitt"/>
    <w:rPr>
      <w:color w:val="800080"/>
      <w:u w:val="single"/>
    </w:rPr>
  </w:style>
  <w:style w:type="paragraph" w:styleId="Brdtekst2">
    <w:name w:val="Body Text 2"/>
    <w:basedOn w:val="Normal"/>
    <w:rPr>
      <w:i/>
      <w:iCs/>
      <w:color w:val="FF0000"/>
    </w:rPr>
  </w:style>
  <w:style w:type="paragraph" w:styleId="Brdtekst">
    <w:name w:val="Body Text"/>
    <w:basedOn w:val="Normal"/>
    <w:rPr>
      <w:color w:val="FF0000"/>
    </w:rPr>
  </w:style>
  <w:style w:type="character" w:styleId="Sterk">
    <w:name w:val="Strong"/>
    <w:basedOn w:val="Standardskriftforavsnitt"/>
    <w:rPr>
      <w:b/>
      <w:bCs w:val="0"/>
    </w:rPr>
  </w:style>
  <w:style w:type="paragraph" w:styleId="Bobletekst">
    <w:name w:val="Balloon Text"/>
    <w:basedOn w:val="Normal"/>
    <w:pPr>
      <w:spacing w:after="0"/>
    </w:pPr>
    <w:rPr>
      <w:rFonts w:ascii="Tahoma" w:eastAsia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rPr>
      <w:rFonts w:ascii="Tahoma" w:eastAsia="Tahoma" w:hAnsi="Tahoma" w:cs="Tahoma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uiPriority w:val="99"/>
  </w:style>
  <w:style w:type="numbering" w:customStyle="1" w:styleId="LFO1">
    <w:name w:val="LFO1"/>
    <w:basedOn w:val="Ingenliste"/>
    <w:pPr>
      <w:numPr>
        <w:numId w:val="20"/>
      </w:numPr>
    </w:pPr>
  </w:style>
  <w:style w:type="paragraph" w:customStyle="1" w:styleId="Overskriftforinnholdsfortegnelse1">
    <w:name w:val="Overskrift for innholdsfortegnelse1"/>
    <w:basedOn w:val="Overskrift1"/>
    <w:next w:val="Normal"/>
    <w:uiPriority w:val="39"/>
    <w:unhideWhenUsed/>
    <w:qFormat/>
    <w:pPr>
      <w:keepNext/>
      <w:keepLines/>
      <w:numPr>
        <w:numId w:val="5"/>
      </w:numPr>
      <w:suppressAutoHyphens w:val="0"/>
      <w:autoSpaceDN/>
      <w:spacing w:before="480" w:after="0"/>
      <w:ind w:left="864" w:hanging="864"/>
      <w:textAlignment w:val="auto"/>
    </w:pPr>
    <w:rPr>
      <w:rFonts w:asciiTheme="majorHAnsi" w:eastAsiaTheme="majorEastAsia" w:hAnsiTheme="majorHAnsi" w:cstheme="majorBidi"/>
      <w:color w:val="365F91"/>
      <w:sz w:val="28"/>
      <w:szCs w:val="28"/>
    </w:rPr>
  </w:style>
  <w:style w:type="character" w:customStyle="1" w:styleId="Overskrift1Tegn">
    <w:name w:val="Overskrift 1 Tegn"/>
    <w:basedOn w:val="Standardskriftforavsnitt"/>
    <w:link w:val="Overskrift1"/>
    <w:rPr>
      <w:rFonts w:cs="Times New Roman"/>
      <w:sz w:val="36"/>
    </w:rPr>
  </w:style>
  <w:style w:type="character" w:customStyle="1" w:styleId="Overskrift2Tegn">
    <w:name w:val="Overskrift 2 Tegn"/>
    <w:basedOn w:val="Standardskriftforavsnitt"/>
    <w:link w:val="Overskrift2"/>
    <w:rPr>
      <w:sz w:val="32"/>
    </w:rPr>
  </w:style>
  <w:style w:type="paragraph" w:styleId="Listeavsnitt">
    <w:name w:val="List Paragraph"/>
    <w:basedOn w:val="Normal"/>
    <w:uiPriority w:val="34"/>
    <w:qFormat/>
    <w:pPr>
      <w:ind w:left="720"/>
      <w:contextualSpacing/>
    </w:pPr>
    <w:rPr>
      <w:rFonts w:ascii="Times New Roman" w:hAnsi="Times New Roman"/>
    </w:rPr>
  </w:style>
  <w:style w:type="character" w:customStyle="1" w:styleId="Brdtekst2Tegn">
    <w:name w:val="Brødtekst 2 Tegn"/>
    <w:basedOn w:val="Standardskriftforavsnitt"/>
    <w:rPr>
      <w:rFonts w:ascii="Garamond" w:eastAsia="Garamond" w:hAnsi="Garamond"/>
      <w:i/>
      <w:iCs/>
      <w:color w:val="FF0000"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Pr>
      <w:rFonts w:ascii="Garamond" w:eastAsia="Garamond" w:hAnsi="Garamond"/>
      <w:sz w:val="16"/>
    </w:rPr>
  </w:style>
  <w:style w:type="paragraph" w:customStyle="1" w:styleId="Ingenmellomrom1">
    <w:name w:val="Ingen mellomrom1"/>
    <w:uiPriority w:val="1"/>
    <w:qFormat/>
    <w:pPr>
      <w:suppressAutoHyphens/>
    </w:pPr>
    <w:rPr>
      <w:rFonts w:ascii="Times New Roman" w:hAnsi="Times New Roman"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pPr>
      <w:numPr>
        <w:ilvl w:val="1"/>
      </w:numPr>
      <w:spacing w:after="160"/>
    </w:pPr>
    <w:rPr>
      <w:rFonts w:ascii="Times New Roman" w:eastAsiaTheme="minorEastAsia" w:hAnsi="Times New Roman" w:cstheme="minorBidi"/>
      <w:color w:val="5A5A5A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Times New Roman" w:eastAsiaTheme="minorEastAsia" w:hAnsi="Times New Roman" w:cstheme="minorBidi"/>
      <w:color w:val="5A5A5A"/>
      <w:spacing w:val="15"/>
      <w:szCs w:val="22"/>
    </w:rPr>
  </w:style>
  <w:style w:type="character" w:customStyle="1" w:styleId="Svakutheving1">
    <w:name w:val="Svak utheving1"/>
    <w:basedOn w:val="Standardskriftforavsnitt"/>
    <w:uiPriority w:val="19"/>
    <w:qFormat/>
    <w:rPr>
      <w:rFonts w:ascii="Times New Roman" w:eastAsia="Times New Roman" w:hAnsi="Times New Roman"/>
      <w:i/>
      <w:iCs/>
      <w:color w:val="404040"/>
    </w:rPr>
  </w:style>
  <w:style w:type="character" w:styleId="Utheving">
    <w:name w:val="Emphasis"/>
    <w:basedOn w:val="Standardskriftforavsnitt"/>
    <w:uiPriority w:val="20"/>
    <w:qFormat/>
    <w:rPr>
      <w:rFonts w:ascii="Times New Roman" w:eastAsia="Times New Roman" w:hAnsi="Times New Roman"/>
      <w:i/>
      <w:iCs/>
    </w:rPr>
  </w:style>
  <w:style w:type="character" w:customStyle="1" w:styleId="Svakreferanse1">
    <w:name w:val="Svak referanse1"/>
    <w:basedOn w:val="Standardskriftforavsnitt"/>
    <w:uiPriority w:val="31"/>
    <w:qFormat/>
    <w:rPr>
      <w:rFonts w:ascii="Times New Roman" w:eastAsia="Times New Roman" w:hAnsi="Times New Roman"/>
      <w:smallCaps/>
      <w:color w:val="5A5A5A"/>
    </w:rPr>
  </w:style>
  <w:style w:type="paragraph" w:customStyle="1" w:styleId="Default">
    <w:name w:val="Default"/>
    <w:link w:val="DefaultTegn"/>
    <w:pPr>
      <w:autoSpaceDE w:val="0"/>
      <w:adjustRightInd w:val="0"/>
      <w:textAlignment w:val="auto"/>
    </w:pPr>
    <w:rPr>
      <w:rFonts w:eastAsiaTheme="minorHAnsi"/>
      <w:color w:val="000000"/>
      <w:szCs w:val="24"/>
      <w:lang w:eastAsia="en-US"/>
    </w:rPr>
  </w:style>
  <w:style w:type="paragraph" w:styleId="Sluttnotetekst">
    <w:name w:val="endnote text"/>
    <w:basedOn w:val="Normal"/>
    <w:link w:val="SluttnotetekstTegn"/>
    <w:uiPriority w:val="99"/>
    <w:semiHidden/>
    <w:unhideWhenUsed/>
    <w:pPr>
      <w:spacing w:after="0"/>
    </w:pPr>
    <w:rPr>
      <w:sz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Pr>
      <w:rFonts w:ascii="Garamond" w:eastAsia="Garamond" w:hAnsi="Garamond"/>
      <w:sz w:val="20"/>
    </w:rPr>
  </w:style>
  <w:style w:type="character" w:styleId="Sluttnotereferanse">
    <w:name w:val="endnote reference"/>
    <w:basedOn w:val="Standardskriftforavsnitt"/>
    <w:uiPriority w:val="99"/>
    <w:semiHidden/>
    <w:unhideWhenUsed/>
    <w:rPr>
      <w:vertAlign w:val="superscript"/>
    </w:rPr>
  </w:style>
  <w:style w:type="paragraph" w:customStyle="1" w:styleId="Style1">
    <w:name w:val="Style1"/>
    <w:basedOn w:val="Overskrift1"/>
    <w:next w:val="Normal"/>
    <w:pPr>
      <w:keepNext/>
      <w:suppressAutoHyphens w:val="0"/>
      <w:autoSpaceDN/>
      <w:spacing w:before="240" w:after="60"/>
      <w:textAlignment w:val="auto"/>
    </w:pPr>
    <w:rPr>
      <w:rFonts w:cs="Arial"/>
      <w:bCs/>
      <w:kern w:val="32"/>
      <w:sz w:val="24"/>
      <w:szCs w:val="32"/>
    </w:rPr>
  </w:style>
  <w:style w:type="paragraph" w:customStyle="1" w:styleId="Style2">
    <w:name w:val="Style2"/>
    <w:basedOn w:val="Overskrift2"/>
    <w:next w:val="Normal"/>
    <w:pPr>
      <w:keepNext/>
      <w:numPr>
        <w:numId w:val="0"/>
      </w:numPr>
      <w:suppressAutoHyphens w:val="0"/>
      <w:autoSpaceDN/>
      <w:spacing w:before="240"/>
      <w:textAlignment w:val="auto"/>
    </w:pPr>
    <w:rPr>
      <w:bCs/>
      <w:iCs/>
      <w:sz w:val="20"/>
      <w:szCs w:val="28"/>
    </w:rPr>
  </w:style>
  <w:style w:type="character" w:customStyle="1" w:styleId="Merknadsreferanse1">
    <w:name w:val="Merknadsreferanse1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1">
    <w:name w:val="Merknadstekst1"/>
    <w:basedOn w:val="Normal"/>
    <w:link w:val="MerknadstekstTegn"/>
    <w:uiPriority w:val="99"/>
    <w:semiHidden/>
    <w:unhideWhenUsed/>
    <w:rPr>
      <w:sz w:val="20"/>
    </w:rPr>
  </w:style>
  <w:style w:type="character" w:customStyle="1" w:styleId="MerknadstekstTegn">
    <w:name w:val="Merknadstekst Tegn"/>
    <w:basedOn w:val="Standardskriftforavsnitt"/>
    <w:link w:val="Merknadstekst1"/>
    <w:uiPriority w:val="99"/>
    <w:rPr>
      <w:rFonts w:ascii="Garamond" w:eastAsia="Garamond" w:hAnsi="Garamond"/>
      <w:sz w:val="20"/>
    </w:rPr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unhideWhenUsed/>
    <w:rPr>
      <w:b/>
      <w:bCs/>
    </w:rPr>
  </w:style>
  <w:style w:type="character" w:customStyle="1" w:styleId="KommentaremneTegn">
    <w:name w:val="Kommentaremne Tegn"/>
    <w:basedOn w:val="MerknadstekstTegn"/>
    <w:link w:val="Kommentaremne1"/>
    <w:uiPriority w:val="99"/>
    <w:semiHidden/>
    <w:rPr>
      <w:rFonts w:ascii="Garamond" w:eastAsia="Garamond" w:hAnsi="Garamond"/>
      <w:b/>
      <w:bCs/>
      <w:sz w:val="20"/>
    </w:rPr>
  </w:style>
  <w:style w:type="character" w:customStyle="1" w:styleId="Overskrift3Tegn">
    <w:name w:val="Overskrift 3 Tegn"/>
    <w:basedOn w:val="Standardskriftforavsnitt"/>
    <w:link w:val="Overskrift3"/>
    <w:rPr>
      <w:rFonts w:cs="Times New Roman"/>
      <w:b/>
      <w:szCs w:val="24"/>
    </w:rPr>
  </w:style>
  <w:style w:type="paragraph" w:customStyle="1" w:styleId="Forside">
    <w:name w:val="Forside"/>
    <w:pPr>
      <w:autoSpaceDN/>
      <w:spacing w:before="640" w:after="620" w:line="276" w:lineRule="auto"/>
      <w:textAlignment w:val="auto"/>
    </w:pPr>
    <w:rPr>
      <w:rFonts w:eastAsiaTheme="majorEastAsia" w:cstheme="majorBidi"/>
      <w:b/>
      <w:bCs/>
      <w:sz w:val="26"/>
      <w:szCs w:val="28"/>
      <w:lang w:eastAsia="en-US"/>
    </w:rPr>
  </w:style>
  <w:style w:type="table" w:styleId="Tabellrutenett">
    <w:name w:val="Table Grid"/>
    <w:basedOn w:val="Vanligtabell"/>
    <w:uiPriority w:val="59"/>
    <w:pPr>
      <w:autoSpaceDN/>
      <w:textAlignment w:val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lstomtale1">
    <w:name w:val="Uløst omtale1"/>
    <w:basedOn w:val="Standardskriftforavsnitt"/>
    <w:uiPriority w:val="99"/>
    <w:semiHidden/>
    <w:unhideWhenUsed/>
    <w:rPr>
      <w:color w:val="605E5C"/>
      <w:shd w:val="clear" w:color="auto" w:fill="E1DFDD"/>
    </w:rPr>
  </w:style>
  <w:style w:type="character" w:customStyle="1" w:styleId="BrdtekstinnrykkTegn">
    <w:name w:val="Brødtekstinnrykk Tegn"/>
    <w:basedOn w:val="Standardskriftforavsnitt"/>
  </w:style>
  <w:style w:type="paragraph" w:customStyle="1" w:styleId="Standardtekst">
    <w:name w:val="Standardtekst"/>
    <w:basedOn w:val="Normal"/>
    <w:pPr>
      <w:suppressAutoHyphens w:val="0"/>
      <w:autoSpaceDE w:val="0"/>
      <w:adjustRightInd w:val="0"/>
      <w:spacing w:after="0"/>
      <w:textAlignment w:val="auto"/>
    </w:pPr>
    <w:rPr>
      <w:rFonts w:ascii="Calibri" w:eastAsia="Calibri" w:hAnsi="Calibri"/>
      <w:szCs w:val="24"/>
    </w:rPr>
  </w:style>
  <w:style w:type="paragraph" w:customStyle="1" w:styleId="Tabelltekst">
    <w:name w:val="Tabelltekst"/>
    <w:basedOn w:val="Normal"/>
    <w:pPr>
      <w:suppressAutoHyphens w:val="0"/>
      <w:overflowPunct w:val="0"/>
      <w:autoSpaceDE w:val="0"/>
      <w:adjustRightInd w:val="0"/>
      <w:spacing w:after="0"/>
      <w:jc w:val="right"/>
    </w:pPr>
    <w:rPr>
      <w:rFonts w:ascii="Times New Roman" w:hAnsi="Times New Roman" w:cs="Times New Roman"/>
      <w:sz w:val="24"/>
      <w:szCs w:val="20"/>
    </w:rPr>
  </w:style>
  <w:style w:type="paragraph" w:customStyle="1" w:styleId="TQMDocxPublishingHeaderDocumentIDStyleName">
    <w:name w:val="TQM_DocxPublishingHeaderDocumentIDStyleName"/>
    <w:basedOn w:val="Normal"/>
    <w:pPr>
      <w:spacing w:after="0" w:line="200" w:lineRule="exact"/>
    </w:pPr>
    <w:rPr>
      <w:rFonts w:eastAsia="Arial"/>
      <w:sz w:val="18"/>
    </w:rPr>
  </w:style>
  <w:style w:type="paragraph" w:customStyle="1" w:styleId="TQMDocxPublishingHeaderDocumentNameStyleName">
    <w:name w:val="TQM_DocxPublishingHeaderDocumentNameStyleName"/>
    <w:basedOn w:val="Normal"/>
    <w:pPr>
      <w:spacing w:after="0" w:line="200" w:lineRule="exact"/>
    </w:pPr>
    <w:rPr>
      <w:rFonts w:eastAsia="Arial"/>
      <w:b/>
      <w:sz w:val="24"/>
    </w:rPr>
  </w:style>
  <w:style w:type="paragraph" w:customStyle="1" w:styleId="TQMDocxPublishingHeaderDocumentInfoStyleName">
    <w:name w:val="TQM_DocxPublishingHeaderDocumentInfoStyleName"/>
    <w:basedOn w:val="Normal"/>
    <w:pPr>
      <w:spacing w:after="0" w:line="200" w:lineRule="exact"/>
    </w:pPr>
    <w:rPr>
      <w:rFonts w:eastAsia="Arial"/>
      <w:sz w:val="14"/>
    </w:rPr>
  </w:style>
  <w:style w:type="paragraph" w:customStyle="1" w:styleId="Overskrift10">
    <w:name w:val="Overskrift1"/>
    <w:basedOn w:val="Normal"/>
    <w:pPr>
      <w:tabs>
        <w:tab w:val="left" w:pos="1134"/>
      </w:tabs>
      <w:suppressAutoHyphens w:val="0"/>
      <w:autoSpaceDN/>
      <w:spacing w:after="113"/>
      <w:ind w:left="1134" w:hanging="567"/>
      <w:textAlignment w:val="auto"/>
    </w:pPr>
    <w:rPr>
      <w:rFonts w:ascii="Times New Roman" w:hAnsi="Times New Roman" w:cs="Times New Roman"/>
      <w:b/>
      <w:sz w:val="28"/>
      <w:szCs w:val="20"/>
    </w:rPr>
  </w:style>
  <w:style w:type="paragraph" w:customStyle="1" w:styleId="Sakoverskrift">
    <w:name w:val="Sakoverskrift"/>
    <w:basedOn w:val="Normal"/>
    <w:pPr>
      <w:tabs>
        <w:tab w:val="left" w:pos="1134"/>
      </w:tabs>
      <w:suppressAutoHyphens w:val="0"/>
      <w:autoSpaceDN/>
      <w:spacing w:after="226"/>
      <w:textAlignment w:val="auto"/>
    </w:pPr>
    <w:rPr>
      <w:rFonts w:ascii="Times New Roman" w:hAnsi="Times New Roman" w:cs="Times New Roman"/>
      <w:b/>
      <w:sz w:val="36"/>
      <w:szCs w:val="20"/>
    </w:rPr>
  </w:style>
  <w:style w:type="paragraph" w:customStyle="1" w:styleId="tekst0">
    <w:name w:val="tekst"/>
    <w:basedOn w:val="Normal"/>
    <w:pPr>
      <w:tabs>
        <w:tab w:val="left" w:pos="4536"/>
        <w:tab w:val="left" w:pos="4989"/>
      </w:tabs>
      <w:suppressAutoHyphens w:val="0"/>
      <w:autoSpaceDN/>
      <w:spacing w:after="0"/>
      <w:ind w:left="1134"/>
      <w:textAlignment w:val="auto"/>
    </w:pPr>
    <w:rPr>
      <w:rFonts w:ascii="Times New Roman" w:hAnsi="Times New Roman" w:cs="Times New Roman"/>
      <w:sz w:val="24"/>
      <w:szCs w:val="20"/>
    </w:rPr>
  </w:style>
  <w:style w:type="character" w:customStyle="1" w:styleId="Merknadsreferanse2">
    <w:name w:val="Merknadsreferanse2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2">
    <w:name w:val="Merknadstekst2"/>
    <w:basedOn w:val="Normal"/>
    <w:uiPriority w:val="99"/>
    <w:unhideWhenUsed/>
    <w:pPr>
      <w:suppressAutoHyphens w:val="0"/>
      <w:autoSpaceDN/>
      <w:spacing w:after="0"/>
      <w:textAlignment w:val="auto"/>
    </w:pPr>
    <w:rPr>
      <w:rFonts w:ascii="Times New Roman" w:hAnsi="Times New Roman" w:cs="Times New Roman"/>
      <w:sz w:val="20"/>
      <w:szCs w:val="20"/>
    </w:rPr>
  </w:style>
  <w:style w:type="character" w:customStyle="1" w:styleId="MerknadstekstTegn1">
    <w:name w:val="Merknadstekst Tegn1"/>
    <w:basedOn w:val="Standardskriftforavsnitt"/>
    <w:uiPriority w:val="99"/>
    <w:semiHidden/>
    <w:rPr>
      <w:sz w:val="20"/>
      <w:szCs w:val="20"/>
    </w:rPr>
  </w:style>
  <w:style w:type="character" w:customStyle="1" w:styleId="DefaultTegn">
    <w:name w:val="Default Tegn"/>
    <w:basedOn w:val="Standardskriftforavsnitt"/>
    <w:link w:val="Default"/>
    <w:rPr>
      <w:rFonts w:eastAsiaTheme="minorHAnsi"/>
      <w:color w:val="000000"/>
      <w:szCs w:val="24"/>
      <w:lang w:eastAsia="en-US"/>
    </w:rPr>
  </w:style>
  <w:style w:type="paragraph" w:customStyle="1" w:styleId="StandardtekstKonkurransegrunnlag">
    <w:name w:val="Standardtekst Konkurransegrunnlag"/>
    <w:basedOn w:val="Normal"/>
    <w:qFormat/>
    <w:pPr>
      <w:suppressAutoHyphens w:val="0"/>
      <w:autoSpaceDE w:val="0"/>
      <w:adjustRightInd w:val="0"/>
      <w:spacing w:after="0"/>
      <w:textAlignment w:val="auto"/>
    </w:pPr>
    <w:rPr>
      <w:rFonts w:ascii="Times New Roman" w:hAnsi="Times New Roman"/>
      <w:szCs w:val="24"/>
    </w:rPr>
  </w:style>
  <w:style w:type="table" w:customStyle="1" w:styleId="NormalTable99b0ca0f-add0-4eae-949a-bc55ef1a1812">
    <w:name w:val="Normal Table_99b0ca0f-add0-4eae-949a-bc55ef1a181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ee47dbb-8c8f-4069-ac0d-ef9b1a05efee">
    <w:name w:val="Table Grid_7ee47dbb-8c8f-4069-ac0d-ef9b1a05efee"/>
    <w:basedOn w:val="NormalTable99b0ca0f-add0-4eae-949a-bc55ef1a1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40ab3a9f-66fa-4afe-bd1b-d43b6942841d">
    <w:name w:val="Normal_40ab3a9f-66fa-4afe-bd1b-d43b6942841d"/>
    <w:qFormat/>
    <w:rPr>
      <w:rFonts w:ascii="Verdana" w:eastAsia="Verdana" w:hAnsi="Verdana" w:cs="Verdana"/>
      <w:sz w:val="24"/>
    </w:rPr>
  </w:style>
  <w:style w:type="paragraph" w:customStyle="1" w:styleId="TQMDocxPublishingHeaderDocumentInfoStyleName47f3038d-c2aa-48cb-af6f-844e43a1c80f">
    <w:name w:val="TQM_DocxPublishingHeaderDocumentInfoStyleName_47f3038d-c2aa-48cb-af6f-844e43a1c80f"/>
    <w:basedOn w:val="Normal40ab3a9f-66fa-4afe-bd1b-d43b6942841d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6256deb5-78ed-4aa6-8a1b-fffae69f05c1">
    <w:name w:val="Normal Table_6256deb5-78ed-4aa6-8a1b-fffae69f05c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0d05d2-615d-4113-aa70-6f7b4b71a332">
    <w:name w:val="Table Grid_250d05d2-615d-4113-aa70-6f7b4b71a332"/>
    <w:basedOn w:val="NormalTable6256deb5-78ed-4aa6-8a1b-fffae69f0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b462fd4d-9eb8-4254-8a10-002ead2d9c3b">
    <w:name w:val="TQM_DocxPublishingHeaderDocumentIDStyleName_b462fd4d-9eb8-4254-8a10-002ead2d9c3b"/>
    <w:basedOn w:val="Normal40ab3a9f-66fa-4afe-bd1b-d43b6942841d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2d6f511b-4378-45fd-bfd6-15b5bdecc51c">
    <w:name w:val="TQM_DocxPublishingHeaderDocumentNameStyleName_2d6f511b-4378-45fd-bfd6-15b5bdecc51c"/>
    <w:basedOn w:val="Normal40ab3a9f-66fa-4afe-bd1b-d43b6942841d"/>
    <w:pPr>
      <w:spacing w:line="200" w:lineRule="exact"/>
    </w:pPr>
    <w:rPr>
      <w:rFonts w:ascii="Arial" w:eastAsia="Arial" w:hAnsi="Arial" w:cs="Arial"/>
      <w:b/>
    </w:rPr>
  </w:style>
  <w:style w:type="table" w:customStyle="1" w:styleId="NormalTablea559d7f9-87d3-46bd-ad82-b19cbec388ae">
    <w:name w:val="Normal Table_a559d7f9-87d3-46bd-ad82-b19cbec388a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f670dc8-b57e-491e-b031-eacb415f66f1">
    <w:name w:val="Table Grid_af670dc8-b57e-491e-b031-eacb415f66f1"/>
    <w:basedOn w:val="NormalTablea559d7f9-87d3-46bd-ad82-b19cbec38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69d69f99-d8a4-4f34-b2c1-1e0ebc704155">
    <w:name w:val="Normal Table_69d69f99-d8a4-4f34-b2c1-1e0ebc70415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c360ec5-4a05-4cf6-bb38-63c57b9ea837">
    <w:name w:val="Table Grid_fc360ec5-4a05-4cf6-bb38-63c57b9ea837"/>
    <w:basedOn w:val="NormalTable69d69f99-d8a4-4f34-b2c1-1e0ebc704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e5a0f04-2e93-46f7-b865-48850537af7d">
    <w:name w:val="Normal Table_1e5a0f04-2e93-46f7-b865-48850537af7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defc14-99e6-43c8-8f8b-fd903123436e">
    <w:name w:val="Table Grid_30defc14-99e6-43c8-8f8b-fd903123436e"/>
    <w:basedOn w:val="NormalTable1e5a0f04-2e93-46f7-b865-48850537af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44b2580-df2c-4f2b-943f-75d00eaed21c">
    <w:name w:val="Normal Table_144b2580-df2c-4f2b-943f-75d00eaed21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b535bac-01d0-44e3-95d5-4c2fb8ee8b1a">
    <w:name w:val="Table Grid_9b535bac-01d0-44e3-95d5-4c2fb8ee8b1a"/>
    <w:basedOn w:val="NormalTable144b2580-df2c-4f2b-943f-75d00eaed2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b463037-13f4-4828-96b7-b7492f58dd85">
    <w:name w:val="Normal Table_fb463037-13f4-4828-96b7-b7492f58dd8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044ba05-36c6-4851-a61f-2560c4016991">
    <w:name w:val="Table Grid_a044ba05-36c6-4851-a61f-2560c4016991"/>
    <w:basedOn w:val="NormalTablefb463037-13f4-4828-96b7-b7492f58d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e92fc1b-8ec1-4354-9035-27b597ea8f6f">
    <w:name w:val="Normal Table_1e92fc1b-8ec1-4354-9035-27b597ea8f6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a56d47f-0722-4bd9-bd63-48f7ca89c916">
    <w:name w:val="Table Grid_0a56d47f-0722-4bd9-bd63-48f7ca89c916"/>
    <w:basedOn w:val="NormalTable1e92fc1b-8ec1-4354-9035-27b597ea8f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f2e9c80-1499-4cd5-a297-a522b8843e0c">
    <w:name w:val="Normal Table_5f2e9c80-1499-4cd5-a297-a522b8843e0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704ebc-58c5-428b-8bc4-d1953a8db267">
    <w:name w:val="Table Grid_44704ebc-58c5-428b-8bc4-d1953a8db267"/>
    <w:basedOn w:val="NormalTable5f2e9c80-1499-4cd5-a297-a522b8843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5f5721b-1555-4f0f-84c4-2929a321e34e">
    <w:name w:val="Normal Table_85f5721b-1555-4f0f-84c4-2929a321e34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a5db485-a591-4d59-be4b-e4e00b203a43">
    <w:name w:val="Table Grid_ca5db485-a591-4d59-be4b-e4e00b203a43"/>
    <w:basedOn w:val="NormalTable85f5721b-1555-4f0f-84c4-2929a321e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rknadsreferanse3">
    <w:name w:val="Merknadsreferanse3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3">
    <w:name w:val="Merknadstekst3"/>
    <w:basedOn w:val="Normal"/>
    <w:link w:val="MerknadstekstTegn2"/>
    <w:uiPriority w:val="99"/>
    <w:semiHidden/>
    <w:unhideWhenUsed/>
    <w:rPr>
      <w:sz w:val="20"/>
      <w:szCs w:val="20"/>
    </w:rPr>
  </w:style>
  <w:style w:type="character" w:customStyle="1" w:styleId="MerknadstekstTegn2">
    <w:name w:val="Merknadstekst Tegn2"/>
    <w:basedOn w:val="Standardskriftforavsnitt"/>
    <w:link w:val="Merknadstekst3"/>
    <w:uiPriority w:val="99"/>
    <w:semiHidden/>
    <w:rPr>
      <w:sz w:val="20"/>
      <w:szCs w:val="20"/>
    </w:rPr>
  </w:style>
  <w:style w:type="paragraph" w:customStyle="1" w:styleId="Kommentaremne2">
    <w:name w:val="Kommentaremne2"/>
    <w:basedOn w:val="Merknadstekst3"/>
    <w:next w:val="Merknadstekst3"/>
    <w:link w:val="KommentaremneTegn1"/>
    <w:uiPriority w:val="99"/>
    <w:semiHidden/>
    <w:unhideWhenUsed/>
    <w:rPr>
      <w:b/>
      <w:bCs/>
    </w:rPr>
  </w:style>
  <w:style w:type="character" w:customStyle="1" w:styleId="KommentaremneTegn1">
    <w:name w:val="Kommentaremne Tegn1"/>
    <w:basedOn w:val="MerknadstekstTegn2"/>
    <w:link w:val="Kommentaremne2"/>
    <w:uiPriority w:val="99"/>
    <w:semiHidden/>
    <w:rPr>
      <w:b/>
      <w:bCs/>
      <w:sz w:val="20"/>
      <w:szCs w:val="20"/>
    </w:rPr>
  </w:style>
  <w:style w:type="table" w:customStyle="1" w:styleId="NormalTableb08910b4-8d1e-4967-85b6-167ab6f9930f">
    <w:name w:val="Normal Table_b08910b4-8d1e-4967-85b6-167ab6f9930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271bd3a-57a8-4005-beda-c8c073509425">
    <w:name w:val="Table Grid_e271bd3a-57a8-4005-beda-c8c073509425"/>
    <w:basedOn w:val="NormalTableb08910b4-8d1e-4967-85b6-167ab6f99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4d4f83f0-ad86-472e-9d5f-43c5daf2bf9a">
    <w:name w:val="Normal_4d4f83f0-ad86-472e-9d5f-43c5daf2bf9a"/>
    <w:qFormat/>
    <w:rPr>
      <w:rFonts w:ascii="Verdana" w:eastAsia="Verdana" w:hAnsi="Verdana" w:cs="Verdana"/>
      <w:sz w:val="24"/>
    </w:rPr>
  </w:style>
  <w:style w:type="paragraph" w:customStyle="1" w:styleId="TQMDocxPublishingHeaderDocumentInfoStyleName7a76e621-372e-408a-822a-6ee61b3f2a10">
    <w:name w:val="TQM_DocxPublishingHeaderDocumentInfoStyleName_7a76e621-372e-408a-822a-6ee61b3f2a10"/>
    <w:basedOn w:val="Normal4d4f83f0-ad86-472e-9d5f-43c5daf2bf9a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6b024a3d-86ee-4f34-bd12-d755b7d8470e">
    <w:name w:val="Normal Table_6b024a3d-86ee-4f34-bd12-d755b7d8470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66b8301-33c0-47a8-8494-ff7d4d7893b0">
    <w:name w:val="Table Grid_c66b8301-33c0-47a8-8494-ff7d4d7893b0"/>
    <w:basedOn w:val="NormalTable6b024a3d-86ee-4f34-bd12-d755b7d847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f1f7d607-269c-4d76-a8ca-7f27440a655b">
    <w:name w:val="TQM_DocxPublishingHeaderDocumentIDStyleName_f1f7d607-269c-4d76-a8ca-7f27440a655b"/>
    <w:basedOn w:val="Normal4d4f83f0-ad86-472e-9d5f-43c5daf2bf9a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337a47ac-285d-4de9-a234-5d8750049110">
    <w:name w:val="TQM_DocxPublishingHeaderDocumentNameStyleName_337a47ac-285d-4de9-a234-5d8750049110"/>
    <w:basedOn w:val="Normal4d4f83f0-ad86-472e-9d5f-43c5daf2bf9a"/>
    <w:pPr>
      <w:spacing w:line="200" w:lineRule="exact"/>
    </w:pPr>
    <w:rPr>
      <w:rFonts w:ascii="Arial" w:eastAsia="Arial" w:hAnsi="Arial" w:cs="Arial"/>
      <w:b/>
    </w:rPr>
  </w:style>
  <w:style w:type="table" w:customStyle="1" w:styleId="NormalTable3277d404-4c63-4bf8-adfe-57a0f9da7ff7">
    <w:name w:val="Normal Table_3277d404-4c63-4bf8-adfe-57a0f9da7ff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e2711df-3566-45f9-884d-888ee6c72359">
    <w:name w:val="Table Grid_4e2711df-3566-45f9-884d-888ee6c72359"/>
    <w:basedOn w:val="NormalTable3277d404-4c63-4bf8-adfe-57a0f9da7f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c2d7475-12e6-41d3-bc42-31be08995db7">
    <w:name w:val="Normal Table_4c2d7475-12e6-41d3-bc42-31be08995db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27936a2-273b-49ca-98d8-cbb8fd0dc4da">
    <w:name w:val="Table Grid_f27936a2-273b-49ca-98d8-cbb8fd0dc4da"/>
    <w:basedOn w:val="NormalTable4c2d7475-12e6-41d3-bc42-31be08995d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2fc8b5b-3744-4d76-ac1d-24d2118a2c38">
    <w:name w:val="Normal Table_a2fc8b5b-3744-4d76-ac1d-24d2118a2c3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147274-db39-44ee-acb1-e4706e661344">
    <w:name w:val="Table Grid_29147274-db39-44ee-acb1-e4706e661344"/>
    <w:basedOn w:val="NormalTablea2fc8b5b-3744-4d76-ac1d-24d2118a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8ddf7d1-2c7f-44df-8323-a12ca830cbbd">
    <w:name w:val="Normal Table_48ddf7d1-2c7f-44df-8323-a12ca830cbb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b22e6ad-7d52-42fa-9026-783bbdbca4f2">
    <w:name w:val="Table Grid_6b22e6ad-7d52-42fa-9026-783bbdbca4f2"/>
    <w:basedOn w:val="NormalTable48ddf7d1-2c7f-44df-8323-a12ca830cb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70bbdd9-e1ea-42d8-a88c-52da71750b9f">
    <w:name w:val="Normal Table_370bbdd9-e1ea-42d8-a88c-52da71750b9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dac9eed-8ee7-4130-9a54-b8c6c3e5755c">
    <w:name w:val="Table Grid_5dac9eed-8ee7-4130-9a54-b8c6c3e5755c"/>
    <w:basedOn w:val="NormalTable370bbdd9-e1ea-42d8-a88c-52da71750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7811d0f-a8e6-447b-aaa6-80ba2110158b">
    <w:name w:val="Normal Table_37811d0f-a8e6-447b-aaa6-80ba2110158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9bfbbc-895b-44fa-aed3-1ccb827f816e">
    <w:name w:val="Table Grid_739bfbbc-895b-44fa-aed3-1ccb827f816e"/>
    <w:basedOn w:val="NormalTable37811d0f-a8e6-447b-aaa6-80ba211015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ae41925-454d-4b91-b793-475c201e9caa">
    <w:name w:val="Normal Table_3ae41925-454d-4b91-b793-475c201e9ca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dbb7bf6-d121-4690-9042-272f72358dfa">
    <w:name w:val="Table Grid_9dbb7bf6-d121-4690-9042-272f72358dfa"/>
    <w:basedOn w:val="NormalTable3ae41925-454d-4b91-b793-475c201e9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e427592-1bae-4520-9514-dcf955225477">
    <w:name w:val="Normal Table_3e427592-1bae-4520-9514-dcf95522547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2238be-08ff-42db-9c6b-61e86ed63af5">
    <w:name w:val="Table Grid_802238be-08ff-42db-9c6b-61e86ed63af5"/>
    <w:basedOn w:val="NormalTable3e427592-1bae-4520-9514-dcf955225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C1092"/>
    <w:pPr>
      <w:spacing w:after="200"/>
    </w:pPr>
    <w:rPr>
      <w:i/>
      <w:iCs/>
      <w:color w:val="1F497D" w:themeColor="text2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67662"/>
    <w:rPr>
      <w:sz w:val="16"/>
      <w:szCs w:val="16"/>
    </w:rPr>
  </w:style>
  <w:style w:type="paragraph" w:styleId="Merknadstekst">
    <w:name w:val="annotation text"/>
    <w:basedOn w:val="Normal"/>
    <w:link w:val="MerknadstekstTegn3"/>
    <w:uiPriority w:val="99"/>
    <w:unhideWhenUsed/>
    <w:rsid w:val="00867662"/>
    <w:rPr>
      <w:sz w:val="20"/>
      <w:szCs w:val="20"/>
    </w:rPr>
  </w:style>
  <w:style w:type="character" w:customStyle="1" w:styleId="MerknadstekstTegn3">
    <w:name w:val="Merknadstekst Tegn3"/>
    <w:basedOn w:val="Standardskriftforavsnitt"/>
    <w:link w:val="Merknadstekst"/>
    <w:uiPriority w:val="99"/>
    <w:rsid w:val="0086766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2"/>
    <w:uiPriority w:val="99"/>
    <w:semiHidden/>
    <w:unhideWhenUsed/>
    <w:rsid w:val="00867662"/>
    <w:rPr>
      <w:b/>
      <w:bCs/>
    </w:rPr>
  </w:style>
  <w:style w:type="character" w:customStyle="1" w:styleId="KommentaremneTegn2">
    <w:name w:val="Kommentaremne Tegn2"/>
    <w:basedOn w:val="MerknadstekstTegn3"/>
    <w:link w:val="Kommentaremne"/>
    <w:uiPriority w:val="99"/>
    <w:semiHidden/>
    <w:rsid w:val="0086766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4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5420241\Downloads\2%20RI%20-%20Mal%20-%20YT-ARK%20(18.09.20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06CDDBFA599A40B1F2824C72A65E93" ma:contentTypeVersion="13" ma:contentTypeDescription="Opprett et nytt dokument." ma:contentTypeScope="" ma:versionID="4e1686d4430030b74a1a27094a5bf654">
  <xsd:schema xmlns:xsd="http://www.w3.org/2001/XMLSchema" xmlns:xs="http://www.w3.org/2001/XMLSchema" xmlns:p="http://schemas.microsoft.com/office/2006/metadata/properties" xmlns:ns2="e856db6e-073c-4190-9bd2-e0cea9c5ba3a" xmlns:ns3="bb097ba4-16d1-4a64-b202-a53b19f84516" targetNamespace="http://schemas.microsoft.com/office/2006/metadata/properties" ma:root="true" ma:fieldsID="e9f00554d0576541ae1e27fc262725f5" ns2:_="" ns3:_="">
    <xsd:import namespace="e856db6e-073c-4190-9bd2-e0cea9c5ba3a"/>
    <xsd:import namespace="bb097ba4-16d1-4a64-b202-a53b19f845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6db6e-073c-4190-9bd2-e0cea9c5ba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5c2eca01-37f2-4602-b16b-849763589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97ba4-16d1-4a64-b202-a53b19f8451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8698b3d-f382-457f-ab4b-de44aad39288}" ma:internalName="TaxCatchAll" ma:showField="CatchAllData" ma:web="bb097ba4-16d1-4a64-b202-a53b19f845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097ba4-16d1-4a64-b202-a53b19f84516" xsi:nil="true"/>
    <lcf76f155ced4ddcb4097134ff3c332f xmlns="e856db6e-073c-4190-9bd2-e0cea9c5ba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3F9483-EA05-4FC5-AADA-962C47F062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D16EC9-A660-44BC-965C-3A326542E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56db6e-073c-4190-9bd2-e0cea9c5ba3a"/>
    <ds:schemaRef ds:uri="bb097ba4-16d1-4a64-b202-a53b19f845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39F4CD-3058-443B-BE0C-AFE7820E4F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F719A3-E4F0-4C62-BED4-3850B33A257E}">
  <ds:schemaRefs>
    <ds:schemaRef ds:uri="http://schemas.microsoft.com/office/2006/metadata/properties"/>
    <ds:schemaRef ds:uri="http://schemas.microsoft.com/office/infopath/2007/PartnerControls"/>
    <ds:schemaRef ds:uri="bb097ba4-16d1-4a64-b202-a53b19f84516"/>
    <ds:schemaRef ds:uri="e856db6e-073c-4190-9bd2-e0cea9c5ba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 RI - Mal - YT-ARK (18.09.20).dotx</Template>
  <TotalTime>34</TotalTime>
  <Pages>3</Pages>
  <Words>285</Words>
  <Characters>1854</Characters>
  <Application>Microsoft Office Word</Application>
  <DocSecurity>0</DocSecurity>
  <Lines>168</Lines>
  <Paragraphs>97</Paragraphs>
  <ScaleCrop>false</ScaleCrop>
  <Company>Stavanger kommune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Prosjektdivisjonen - prosjekteringsanvisning</dc:title>
  <dc:subject>Prosjekteringsanvisningmal</dc:subject>
  <dc:creator>Kristin Jensen Alle</dc:creator>
  <cp:keywords>PA, mal, standardoppsett</cp:keywords>
  <dc:description>Endelig mal, etter møte i PTE 1995-08-25. Denne skal brukes av alle på PTE!!! (Fonter rev. av JRM feb. 96)</dc:description>
  <cp:lastModifiedBy>Pierre Goud</cp:lastModifiedBy>
  <cp:revision>160</cp:revision>
  <cp:lastPrinted>2023-05-15T09:35:00Z</cp:lastPrinted>
  <dcterms:created xsi:type="dcterms:W3CDTF">2023-08-28T14:59:00Z</dcterms:created>
  <dcterms:modified xsi:type="dcterms:W3CDTF">2026-05-22T10:52:00Z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0x010100C006CDDBFA599A40B1F2824C72A65E93</vt:lpwstr>
  </property>
  <property fmtid="{D5CDD505-2E9C-101B-9397-08002B2CF9AE}" pid="3" name="Order">
    <vt:r8>10789500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  <property fmtid="{D5CDD505-2E9C-101B-9397-08002B2CF9AE}" pid="11" name="docLang">
    <vt:lpwstr>nb</vt:lpwstr>
  </property>
</Properties>
</file>